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A02C54">
            <w:pPr>
              <w:pStyle w:val="af9"/>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1388844B9F974B279C5751A4E9924A7E"/>
              </w:placeholder>
              <w15:color w:val="FFFF00"/>
            </w:sdtPr>
            <w:sdtEndPr>
              <w:rPr>
                <w:noProof/>
              </w:rPr>
            </w:sdtEndPr>
            <w:sdtContent>
              <w:p w:rsidR="00A02C54" w:rsidRPr="002E30A6" w:rsidRDefault="00666225" w:rsidP="00A02C54">
                <w:pPr>
                  <w:pStyle w:val="af4"/>
                  <w:rPr>
                    <w:color w:val="auto"/>
                  </w:rPr>
                </w:pPr>
                <w:r>
                  <w:rPr>
                    <w:noProof/>
                    <w:color w:val="auto"/>
                  </w:rPr>
                  <w:t>Генеральный директор</w:t>
                </w:r>
              </w:p>
            </w:sdtContent>
          </w:sdt>
          <w:sdt>
            <w:sdtPr>
              <w:rPr>
                <w:color w:val="auto"/>
              </w:rPr>
              <w:alias w:val="ФИО утверждающего"/>
              <w:tag w:val="ФИО утверждающего"/>
              <w:id w:val="-2032414239"/>
              <w:placeholder>
                <w:docPart w:val="1388844B9F974B279C5751A4E9924A7E"/>
              </w:placeholder>
              <w15:color w:val="FFFF00"/>
            </w:sdtPr>
            <w:sdtEndPr/>
            <w:sdtContent>
              <w:p w:rsidR="00A02C54" w:rsidRPr="002E30A6" w:rsidRDefault="00666225" w:rsidP="00A02C54">
                <w:pPr>
                  <w:pStyle w:val="af4"/>
                  <w:rPr>
                    <w:color w:val="auto"/>
                  </w:rPr>
                </w:pPr>
                <w:r>
                  <w:rPr>
                    <w:noProof/>
                    <w:color w:val="auto"/>
                  </w:rPr>
                  <w:t>Виговский А.В.</w:t>
                </w:r>
              </w:p>
            </w:sdtContent>
          </w:sdt>
          <w:sdt>
            <w:sdtPr>
              <w:rPr>
                <w:color w:val="auto"/>
              </w:rPr>
              <w:alias w:val="Подпись и дата утверждения"/>
              <w:tag w:val="Подпись и дата утверждения"/>
              <w:id w:val="-759291159"/>
              <w:placeholder>
                <w:docPart w:val="1388844B9F974B279C5751A4E9924A7E"/>
              </w:placeholder>
              <w15:color w:val="FFFF00"/>
            </w:sdtPr>
            <w:sdtEndPr/>
            <w:sdtContent>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2A1576">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Default="002A1576"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3ED0C3C6AA134C57A4AFB57DD78A5C3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666225">
                  <w:rPr>
                    <w:color w:val="auto"/>
                  </w:rPr>
                  <w:t>об оказании услуг</w:t>
                </w:r>
              </w:sdtContent>
            </w:sdt>
            <w:r w:rsidR="00A02C54" w:rsidRPr="002E30A6">
              <w:rPr>
                <w:color w:val="auto"/>
              </w:rPr>
              <w:t xml:space="preserve"> </w:t>
            </w:r>
          </w:p>
          <w:p w:rsidR="001F2C89" w:rsidRPr="002E30A6" w:rsidRDefault="001F2C89" w:rsidP="00A02C54">
            <w:pPr>
              <w:pStyle w:val="af1"/>
              <w:rPr>
                <w:color w:val="auto"/>
              </w:rPr>
            </w:pPr>
            <w:r w:rsidRPr="001F2C89">
              <w:rPr>
                <w:color w:val="auto"/>
              </w:rPr>
              <w:t>для ООО «ЕвроСибЭнерго-тепловая энергия»</w:t>
            </w:r>
          </w:p>
          <w:p w:rsidR="00A02C54" w:rsidRPr="002E30A6" w:rsidRDefault="002A1576" w:rsidP="001F2C89">
            <w:pPr>
              <w:pStyle w:val="af1"/>
              <w:ind w:left="739"/>
              <w:rPr>
                <w:color w:val="auto"/>
              </w:rPr>
            </w:pPr>
            <w:sdt>
              <w:sdtPr>
                <w:rPr>
                  <w:color w:val="auto"/>
                </w:rPr>
                <w:alias w:val="Подразделение (филиал) заказчика"/>
                <w:tag w:val="Подразделение (филиал) заказчика"/>
                <w:id w:val="1860077339"/>
                <w:placeholder>
                  <w:docPart w:val="ED680A3D4E144DFA9F0AA710D1179D74"/>
                </w:placeholder>
                <w15:color w:val="FFFF00"/>
              </w:sdtPr>
              <w:sdtEndPr>
                <w:rPr>
                  <w:b/>
                  <w:noProof/>
                </w:rPr>
              </w:sdtEndPr>
              <w:sdtContent>
                <w:r w:rsidR="001F2C89" w:rsidRPr="001F2C89">
                  <w:rPr>
                    <w:b/>
                  </w:rPr>
                  <w:t>О</w:t>
                </w:r>
                <w:r w:rsidR="00ED4657" w:rsidRPr="001F2C89">
                  <w:rPr>
                    <w:b/>
                  </w:rPr>
                  <w:t xml:space="preserve">чистка (обработка сорбентами) загрязненного нефтепродуктами щебня и грунта под маслонаполненным оборудованием </w:t>
                </w:r>
                <w:proofErr w:type="spellStart"/>
                <w:r w:rsidR="00ED4657" w:rsidRPr="001F2C89">
                  <w:rPr>
                    <w:b/>
                  </w:rPr>
                  <w:t>Ондской</w:t>
                </w:r>
                <w:proofErr w:type="spellEnd"/>
                <w:r w:rsidR="00ED4657" w:rsidRPr="001F2C89">
                  <w:rPr>
                    <w:b/>
                  </w:rPr>
                  <w:t xml:space="preserve"> ГЭС</w:t>
                </w:r>
              </w:sdtContent>
            </w:sdt>
          </w:p>
          <w:p w:rsidR="00A02C54" w:rsidRPr="002E30A6" w:rsidRDefault="00A02C54" w:rsidP="009B1CCF">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71357B0F38694B9FB37B337826AB8818"/>
                </w:placeholder>
                <w15:color w:val="FFFF00"/>
              </w:sdtPr>
              <w:sdtEndPr/>
              <w:sdtContent>
                <w:r w:rsidR="009B1CCF">
                  <w:rPr>
                    <w:noProof/>
                    <w:color w:val="auto"/>
                    <w:lang w:val="en-US"/>
                  </w:rPr>
                  <w:t>19</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2A1576">
          <w:rPr>
            <w:noProof/>
            <w:webHidden/>
          </w:rPr>
          <w:t>3</w:t>
        </w:r>
        <w:r w:rsidR="002E3D57">
          <w:rPr>
            <w:noProof/>
            <w:webHidden/>
          </w:rPr>
          <w:fldChar w:fldCharType="end"/>
        </w:r>
      </w:hyperlink>
    </w:p>
    <w:p w:rsidR="002E3D57" w:rsidRDefault="002A1576">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Pr>
            <w:noProof/>
            <w:webHidden/>
          </w:rPr>
          <w:t>5</w:t>
        </w:r>
        <w:r w:rsidR="002E3D57">
          <w:rPr>
            <w:noProof/>
            <w:webHidden/>
          </w:rPr>
          <w:fldChar w:fldCharType="end"/>
        </w:r>
      </w:hyperlink>
    </w:p>
    <w:p w:rsidR="002E3D57" w:rsidRDefault="002A1576">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Pr>
            <w:noProof/>
            <w:webHidden/>
          </w:rPr>
          <w:t>6</w:t>
        </w:r>
        <w:r w:rsidR="002E3D57">
          <w:rPr>
            <w:noProof/>
            <w:webHidden/>
          </w:rPr>
          <w:fldChar w:fldCharType="end"/>
        </w:r>
      </w:hyperlink>
    </w:p>
    <w:p w:rsidR="002E3D57" w:rsidRDefault="002A1576">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Pr>
            <w:noProof/>
            <w:webHidden/>
          </w:rPr>
          <w:t>8</w:t>
        </w:r>
        <w:r w:rsidR="002E3D57">
          <w:rPr>
            <w:noProof/>
            <w:webHidden/>
          </w:rPr>
          <w:fldChar w:fldCharType="end"/>
        </w:r>
      </w:hyperlink>
    </w:p>
    <w:p w:rsidR="002E3D57" w:rsidRDefault="002A1576">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Pr>
            <w:noProof/>
            <w:webHidden/>
          </w:rPr>
          <w:t>14</w:t>
        </w:r>
        <w:r w:rsidR="002E3D57">
          <w:rPr>
            <w:noProof/>
            <w:webHidden/>
          </w:rPr>
          <w:fldChar w:fldCharType="end"/>
        </w:r>
      </w:hyperlink>
    </w:p>
    <w:p w:rsidR="002E3D57" w:rsidRDefault="002A1576">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Pr>
            <w:noProof/>
            <w:webHidden/>
          </w:rPr>
          <w:t>20</w:t>
        </w:r>
        <w:r w:rsidR="002E3D57">
          <w:rPr>
            <w:noProof/>
            <w:webHidden/>
          </w:rPr>
          <w:fldChar w:fldCharType="end"/>
        </w:r>
      </w:hyperlink>
    </w:p>
    <w:p w:rsidR="002E3D57" w:rsidRDefault="002A1576">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Pr>
            <w:noProof/>
            <w:webHidden/>
          </w:rPr>
          <w:t>23</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bookmarkStart w:id="1" w:name="_GoBack"/>
      <w:bookmarkEnd w:id="1"/>
    </w:p>
    <w:p w:rsidR="00CA0E14" w:rsidRPr="002E30A6" w:rsidRDefault="00CA0E14" w:rsidP="005D5422">
      <w:pPr>
        <w:pStyle w:val="1"/>
        <w:numPr>
          <w:ilvl w:val="0"/>
          <w:numId w:val="0"/>
        </w:numPr>
        <w:rPr>
          <w:color w:val="auto"/>
        </w:rPr>
      </w:pPr>
      <w:bookmarkStart w:id="2" w:name="_Toc103845960"/>
      <w:r w:rsidRPr="002E30A6">
        <w:rPr>
          <w:color w:val="auto"/>
        </w:rPr>
        <w:lastRenderedPageBreak/>
        <w:t>Основная информация</w:t>
      </w:r>
      <w:r w:rsidR="005005BE" w:rsidRPr="002E30A6">
        <w:rPr>
          <w:color w:val="auto"/>
        </w:rPr>
        <w:t xml:space="preserve"> закупки</w:t>
      </w:r>
      <w:bookmarkEnd w:id="2"/>
    </w:p>
    <w:tbl>
      <w:tblPr>
        <w:tblStyle w:val="aff5"/>
        <w:tblW w:w="9923" w:type="dxa"/>
        <w:tblLayout w:type="fixed"/>
        <w:tblLook w:val="0660" w:firstRow="1" w:lastRow="1" w:firstColumn="0" w:lastColumn="0" w:noHBand="1" w:noVBand="1"/>
      </w:tblPr>
      <w:tblGrid>
        <w:gridCol w:w="851"/>
        <w:gridCol w:w="4394"/>
        <w:gridCol w:w="4678"/>
      </w:tblGrid>
      <w:tr w:rsidR="002E30A6" w:rsidRPr="002E30A6" w:rsidTr="004108DF">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D3CA8F7A31FA411FAAC1EBEAF2159F7A"/>
            </w:placeholder>
            <w15:color w:val="FFFF00"/>
          </w:sdtPr>
          <w:sdtEndPr/>
          <w:sdtContent>
            <w:tc>
              <w:tcPr>
                <w:tcW w:w="4678" w:type="dxa"/>
              </w:tcPr>
              <w:p w:rsidR="00EF1AD5" w:rsidRPr="002E30A6" w:rsidRDefault="003B1E00" w:rsidP="00E828B0">
                <w:r w:rsidRPr="003B1E00">
                  <w:rPr>
                    <w:noProof/>
                  </w:rPr>
                  <w:t>ООО «ЕвроСибЭнерго – тепловая энергия»</w:t>
                </w:r>
              </w:p>
            </w:tc>
          </w:sdtContent>
        </w:sdt>
      </w:tr>
      <w:tr w:rsidR="002E30A6" w:rsidRPr="002E30A6" w:rsidTr="004108DF">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2946757645544960AC5BBD293C51EEA5"/>
            </w:placeholder>
            <w15:color w:val="FFFF00"/>
          </w:sdtPr>
          <w:sdtEndPr/>
          <w:sdtContent>
            <w:tc>
              <w:tcPr>
                <w:tcW w:w="4678" w:type="dxa"/>
              </w:tcPr>
              <w:p w:rsidR="008F603B" w:rsidRPr="002E30A6" w:rsidRDefault="003B1E00" w:rsidP="003B1E00">
                <w:r>
                  <w:t xml:space="preserve"> </w:t>
                </w:r>
              </w:p>
            </w:tc>
          </w:sdtContent>
        </w:sdt>
      </w:tr>
      <w:tr w:rsidR="002E30A6" w:rsidRPr="002E30A6" w:rsidTr="004108DF">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1388844B9F974B279C5751A4E9924A7E"/>
            </w:placeholder>
            <w15:color w:val="FFFF00"/>
          </w:sdtPr>
          <w:sdtEndPr/>
          <w:sdtContent>
            <w:tc>
              <w:tcPr>
                <w:tcW w:w="4678" w:type="dxa"/>
                <w:shd w:val="clear" w:color="auto" w:fill="FFFFCD" w:themeFill="background2"/>
              </w:tcPr>
              <w:p w:rsidR="0056005A" w:rsidRPr="00E220FA" w:rsidRDefault="00E220FA" w:rsidP="00E220FA">
                <w:pPr>
                  <w:rPr>
                    <w:highlight w:val="yellow"/>
                  </w:rPr>
                </w:pPr>
                <w:r w:rsidRPr="00E220FA">
                  <w:t>О</w:t>
                </w:r>
                <w:r w:rsidR="00ED4657" w:rsidRPr="00E220FA">
                  <w:t xml:space="preserve">чистка (обработка сорбентами) загрязненного нефтепродуктами щебня и грунта под маслонаполненным оборудованием </w:t>
                </w:r>
                <w:proofErr w:type="spellStart"/>
                <w:r w:rsidR="00ED4657" w:rsidRPr="00E220FA">
                  <w:t>Ондской</w:t>
                </w:r>
                <w:proofErr w:type="spellEnd"/>
                <w:r w:rsidR="00ED4657" w:rsidRPr="00E220FA">
                  <w:t xml:space="preserve"> ГЭС</w:t>
                </w:r>
              </w:p>
            </w:tc>
          </w:sdtContent>
        </w:sdt>
      </w:tr>
      <w:tr w:rsidR="002E30A6" w:rsidRPr="002E30A6" w:rsidTr="004108DF">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678" w:type="dxa"/>
            <w:shd w:val="clear" w:color="auto" w:fill="FFFFCD" w:themeFill="background2"/>
          </w:tcPr>
          <w:p w:rsidR="0056005A" w:rsidRPr="002E30A6" w:rsidRDefault="002A1576" w:rsidP="00F17652">
            <w:sdt>
              <w:sdtPr>
                <w:rPr>
                  <w:noProof/>
                </w:rPr>
                <w:alias w:val="НМЦД"/>
                <w:tag w:val="НМЦД"/>
                <w:id w:val="-1900275233"/>
                <w:placeholder>
                  <w:docPart w:val="F5993A308EB64445B211C83A38AC974C"/>
                </w:placeholder>
                <w15:color w:val="FFFF00"/>
              </w:sdtPr>
              <w:sdtEndPr/>
              <w:sdtContent>
                <w:r w:rsidR="00F17652">
                  <w:rPr>
                    <w:noProof/>
                  </w:rPr>
                  <w:t>602769</w:t>
                </w:r>
                <w:r w:rsidR="00C20C86">
                  <w:rPr>
                    <w:noProof/>
                  </w:rPr>
                  <w:t>,00</w:t>
                </w:r>
                <w:r w:rsidR="0035363B">
                  <w:rPr>
                    <w:noProof/>
                  </w:rPr>
                  <w:t xml:space="preserve"> рублей без НДС</w:t>
                </w:r>
              </w:sdtContent>
            </w:sdt>
          </w:p>
        </w:tc>
      </w:tr>
      <w:tr w:rsidR="002E30A6" w:rsidRPr="002E30A6" w:rsidTr="004108DF">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678" w:type="dxa"/>
            <w:shd w:val="clear" w:color="auto" w:fill="FFFFCD" w:themeFill="background2"/>
          </w:tcPr>
          <w:p w:rsidR="0056005A" w:rsidRPr="002E30A6" w:rsidRDefault="002A1576" w:rsidP="00F17652">
            <w:sdt>
              <w:sdtPr>
                <w:rPr>
                  <w:noProof/>
                </w:rPr>
                <w:alias w:val="Сумма НДС"/>
                <w:tag w:val="Сумма НДС"/>
                <w:id w:val="1618712047"/>
                <w:placeholder>
                  <w:docPart w:val="FD05F07D304443A4A9A01175B34F6F34"/>
                </w:placeholder>
                <w15:color w:val="FFFF00"/>
              </w:sdtPr>
              <w:sdtEndPr/>
              <w:sdtContent>
                <w:r w:rsidR="00F17652">
                  <w:rPr>
                    <w:noProof/>
                  </w:rPr>
                  <w:t>120553,80</w:t>
                </w:r>
              </w:sdtContent>
            </w:sdt>
          </w:p>
        </w:tc>
      </w:tr>
      <w:tr w:rsidR="00FF7EB5" w:rsidRPr="002E30A6" w:rsidTr="004108DF">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678" w:type="dxa"/>
            <w:shd w:val="clear" w:color="auto" w:fill="FFFFCD" w:themeFill="background2"/>
          </w:tcPr>
          <w:p w:rsidR="00FF7EB5" w:rsidRDefault="0035363B" w:rsidP="00FF7EB5">
            <w:pPr>
              <w:rPr>
                <w:noProof/>
              </w:rPr>
            </w:pPr>
            <w:r>
              <w:rPr>
                <w:noProof/>
              </w:rPr>
              <w:t>нет</w:t>
            </w:r>
          </w:p>
        </w:tc>
      </w:tr>
      <w:tr w:rsidR="00AF081F" w:rsidRPr="002E30A6" w:rsidTr="004108DF">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678" w:type="dxa"/>
            <w:shd w:val="clear" w:color="auto" w:fill="FFFFCD" w:themeFill="background2"/>
          </w:tcPr>
          <w:p w:rsidR="00AF081F" w:rsidRDefault="0035363B" w:rsidP="00E62872">
            <w:pPr>
              <w:rPr>
                <w:noProof/>
              </w:rPr>
            </w:pPr>
            <w:r>
              <w:rPr>
                <w:noProof/>
              </w:rPr>
              <w:t>0,00</w:t>
            </w:r>
          </w:p>
        </w:tc>
      </w:tr>
      <w:tr w:rsidR="00E62872" w:rsidRPr="002E30A6" w:rsidTr="004108DF">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678" w:type="dxa"/>
            <w:shd w:val="clear" w:color="auto" w:fill="FFFFCD" w:themeFill="background2"/>
          </w:tcPr>
          <w:p w:rsidR="00E62872" w:rsidRDefault="0035363B" w:rsidP="00E62872">
            <w:pPr>
              <w:rPr>
                <w:noProof/>
              </w:rPr>
            </w:pPr>
            <w:r>
              <w:rPr>
                <w:noProof/>
              </w:rPr>
              <w:t>-</w:t>
            </w:r>
          </w:p>
        </w:tc>
      </w:tr>
      <w:tr w:rsidR="00E62872" w:rsidRPr="002E30A6" w:rsidTr="004108DF">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C81205" w:rsidP="00E62872">
            <w:r>
              <w:t>Кроме того</w:t>
            </w:r>
            <w:r w:rsidR="00E62872">
              <w:t xml:space="preserve"> цена материалов, предоставляемых заказчиком</w:t>
            </w:r>
          </w:p>
        </w:tc>
        <w:tc>
          <w:tcPr>
            <w:tcW w:w="4678" w:type="dxa"/>
            <w:shd w:val="clear" w:color="auto" w:fill="FFFFCD" w:themeFill="background2"/>
          </w:tcPr>
          <w:p w:rsidR="00E62872" w:rsidRDefault="00C20C86" w:rsidP="00E62872">
            <w:pPr>
              <w:rPr>
                <w:noProof/>
              </w:rPr>
            </w:pPr>
            <w:r>
              <w:rPr>
                <w:noProof/>
              </w:rPr>
              <w:t>9787,00</w:t>
            </w:r>
          </w:p>
        </w:tc>
      </w:tr>
      <w:tr w:rsidR="00E62872" w:rsidRPr="002E30A6" w:rsidTr="004108DF">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D1C74E39B35043FE8156CE8CE3ADEC6D"/>
            </w:placeholder>
            <w15:color w:val="FFFF00"/>
          </w:sdtPr>
          <w:sdtEndPr/>
          <w:sdtContent>
            <w:sdt>
              <w:sdtPr>
                <w:rPr>
                  <w:noProof/>
                </w:rPr>
                <w:alias w:val="Предмет договора"/>
                <w:tag w:val="Предмет договора"/>
                <w:id w:val="-1356256614"/>
                <w:placeholder>
                  <w:docPart w:val="166536E4D9C74A0DAA966416153CF78A"/>
                </w:placeholder>
                <w15:color w:val="FFFF00"/>
              </w:sdtPr>
              <w:sdtEndPr>
                <w:rPr>
                  <w:b/>
                  <w:noProof w:val="0"/>
                </w:rPr>
              </w:sdtEndPr>
              <w:sdtContent>
                <w:tc>
                  <w:tcPr>
                    <w:tcW w:w="4678" w:type="dxa"/>
                  </w:tcPr>
                  <w:p w:rsidR="00E62872" w:rsidRPr="002E30A6" w:rsidRDefault="00E220FA" w:rsidP="00912581">
                    <w:pPr>
                      <w:rPr>
                        <w:noProof/>
                      </w:rPr>
                    </w:pPr>
                    <w:r w:rsidRPr="00E220FA">
                      <w:t xml:space="preserve">Очистка (обработка сорбентами) загрязненного нефтепродуктами щебня и грунта под маслонаполненным оборудованием </w:t>
                    </w:r>
                    <w:proofErr w:type="spellStart"/>
                    <w:r w:rsidRPr="00E220FA">
                      <w:t>Ондской</w:t>
                    </w:r>
                    <w:proofErr w:type="spellEnd"/>
                    <w:r w:rsidRPr="00E220FA">
                      <w:t xml:space="preserve"> ГЭС</w:t>
                    </w:r>
                  </w:p>
                </w:tc>
              </w:sdtContent>
            </w:sdt>
          </w:sdtContent>
        </w:sdt>
      </w:tr>
      <w:tr w:rsidR="00E62872" w:rsidRPr="002E30A6" w:rsidTr="004108DF">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Допуск альтернативных предложений</w:t>
            </w:r>
          </w:p>
        </w:tc>
        <w:tc>
          <w:tcPr>
            <w:tcW w:w="4678"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C971B0">
                <w:rPr>
                  <w:noProof/>
                </w:rPr>
                <w:instrText>«Рассмотрение_альтернативных_предложений»</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2A1576" w:rsidRPr="002E30A6">
              <w:rPr>
                <w:noProof/>
              </w:rPr>
              <w:t>Альтернативные предложения не рассматриваются.</w:t>
            </w:r>
            <w:r w:rsidRPr="002E30A6">
              <w:fldChar w:fldCharType="end"/>
            </w:r>
          </w:p>
        </w:tc>
      </w:tr>
      <w:tr w:rsidR="00E62872" w:rsidRPr="002E30A6" w:rsidTr="004108DF">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A8BD240E0B7941D1B0EE0E8A721B2500"/>
            </w:placeholder>
            <w15:color w:val="FFFF00"/>
          </w:sdtPr>
          <w:sdtEndPr/>
          <w:sdtContent>
            <w:tc>
              <w:tcPr>
                <w:tcW w:w="4678" w:type="dxa"/>
              </w:tcPr>
              <w:p w:rsidR="00E62872" w:rsidRPr="002E30A6" w:rsidRDefault="0035363B" w:rsidP="00E62872">
                <w:pPr>
                  <w:rPr>
                    <w:noProof/>
                  </w:rPr>
                </w:pPr>
                <w:r w:rsidRPr="0035363B">
                  <w:rPr>
                    <w:noProof/>
                  </w:rPr>
                  <w:t>Предмет закупки неделим</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AC53C7A0020445CC8B44C12D7E916BE4"/>
            </w:placeholder>
            <w15:color w:val="FFFF00"/>
          </w:sdtPr>
          <w:sdtEndPr/>
          <w:sdtContent>
            <w:tc>
              <w:tcPr>
                <w:tcW w:w="4678" w:type="dxa"/>
              </w:tcPr>
              <w:p w:rsidR="00E62872" w:rsidRPr="002E30A6" w:rsidRDefault="0035363B" w:rsidP="00E62872">
                <w:pPr>
                  <w:rPr>
                    <w:noProof/>
                  </w:rPr>
                </w:pPr>
                <w:r w:rsidRPr="0035363B">
                  <w:rPr>
                    <w:noProof/>
                  </w:rPr>
                  <w:t>Анализ предложений</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F521410806EE46528DC3F87407811C2A"/>
            </w:placeholder>
            <w15:color w:val="FFFF00"/>
          </w:sdtPr>
          <w:sdtEndPr/>
          <w:sdtContent>
            <w:tc>
              <w:tcPr>
                <w:tcW w:w="4678" w:type="dxa"/>
              </w:tcPr>
              <w:p w:rsidR="00E62872" w:rsidRPr="002E30A6" w:rsidRDefault="00F17652" w:rsidP="00F17652">
                <w:r>
                  <w:rPr>
                    <w:noProof/>
                  </w:rPr>
                  <w:t>Будникова Татьяна Александровна</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212883DC48524684BC84BCE4BF5A2817"/>
            </w:placeholder>
            <w15:color w:val="FFFF00"/>
          </w:sdtPr>
          <w:sdtEndPr/>
          <w:sdtContent>
            <w:tc>
              <w:tcPr>
                <w:tcW w:w="4678" w:type="dxa"/>
              </w:tcPr>
              <w:p w:rsidR="00E62872" w:rsidRPr="002E30A6" w:rsidRDefault="0035363B" w:rsidP="00F17652">
                <w:r>
                  <w:rPr>
                    <w:noProof/>
                  </w:rPr>
                  <w:t>8-921-</w:t>
                </w:r>
                <w:r w:rsidR="00F17652">
                  <w:rPr>
                    <w:noProof/>
                  </w:rPr>
                  <w:t>015-89-32</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553E554AA7394F84959DA781BB9E4413"/>
            </w:placeholder>
            <w15:color w:val="FFFF00"/>
          </w:sdtPr>
          <w:sdtEndPr/>
          <w:sdtContent>
            <w:tc>
              <w:tcPr>
                <w:tcW w:w="4678" w:type="dxa"/>
              </w:tcPr>
              <w:p w:rsidR="00E62872" w:rsidRPr="002E30A6" w:rsidRDefault="00B90E01" w:rsidP="00B90E01">
                <w:proofErr w:type="spellStart"/>
                <w:r>
                  <w:rPr>
                    <w:lang w:val="en-US"/>
                  </w:rPr>
                  <w:t>BudnikovaTA</w:t>
                </w:r>
                <w:proofErr w:type="spellEnd"/>
                <w:r w:rsidR="0035363B" w:rsidRPr="0035363B">
                  <w:rPr>
                    <w:noProof/>
                  </w:rPr>
                  <w:t>@irkutskenergo.ru</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Куратор закупки (для вопросов о процедуре закупки)</w:t>
            </w:r>
          </w:p>
        </w:tc>
        <w:sdt>
          <w:sdtPr>
            <w:alias w:val="ФИО тех. специалиста"/>
            <w:tag w:val="ФИО тех. специалиста"/>
            <w:id w:val="-360358403"/>
            <w:placeholder>
              <w:docPart w:val="2D4C0D3356CE4BB9866635EADAEB0C66"/>
            </w:placeholder>
            <w15:color w:val="FFFF00"/>
          </w:sdtPr>
          <w:sdtEndPr/>
          <w:sdtContent>
            <w:tc>
              <w:tcPr>
                <w:tcW w:w="4678" w:type="dxa"/>
              </w:tcPr>
              <w:p w:rsidR="00B90E01" w:rsidRPr="002E30A6" w:rsidRDefault="00B90E01" w:rsidP="00B90E01">
                <w:r>
                  <w:rPr>
                    <w:noProof/>
                  </w:rPr>
                  <w:t>Будникова Татьяна Александровна</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 xml:space="preserve">Телефон куратора закупки </w:t>
            </w:r>
          </w:p>
        </w:tc>
        <w:sdt>
          <w:sdtPr>
            <w:alias w:val="Телефон тех. специалиста"/>
            <w:tag w:val="Телефон тех. специалиста"/>
            <w:id w:val="1826934310"/>
            <w:placeholder>
              <w:docPart w:val="3C6606E37A2C47A4BBC94EBC9DC1C2F9"/>
            </w:placeholder>
            <w15:color w:val="FFFF00"/>
          </w:sdtPr>
          <w:sdtEndPr/>
          <w:sdtContent>
            <w:tc>
              <w:tcPr>
                <w:tcW w:w="4678" w:type="dxa"/>
              </w:tcPr>
              <w:p w:rsidR="00B90E01" w:rsidRPr="002E30A6" w:rsidRDefault="00B90E01" w:rsidP="00B90E01">
                <w:r>
                  <w:rPr>
                    <w:noProof/>
                  </w:rPr>
                  <w:t>8-921-015-89-32</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Электронная почта куратора закупки</w:t>
            </w:r>
          </w:p>
        </w:tc>
        <w:sdt>
          <w:sdtPr>
            <w:alias w:val="Эл. почта тех. специалиста"/>
            <w:tag w:val="Эл. почта тех. специалиста"/>
            <w:id w:val="1716235924"/>
            <w:placeholder>
              <w:docPart w:val="3340DFCA86694A7E90F5119AFAE833DE"/>
            </w:placeholder>
            <w15:color w:val="FFFF00"/>
          </w:sdtPr>
          <w:sdtEndPr/>
          <w:sdtContent>
            <w:tc>
              <w:tcPr>
                <w:tcW w:w="4678" w:type="dxa"/>
              </w:tcPr>
              <w:p w:rsidR="00B90E01" w:rsidRPr="002E30A6" w:rsidRDefault="00B90E01" w:rsidP="00B90E01">
                <w:proofErr w:type="spellStart"/>
                <w:r>
                  <w:rPr>
                    <w:lang w:val="en-US"/>
                  </w:rPr>
                  <w:t>BudnikovaTA</w:t>
                </w:r>
                <w:proofErr w:type="spellEnd"/>
                <w:r w:rsidRPr="0035363B">
                  <w:rPr>
                    <w:noProof/>
                  </w:rPr>
                  <w:t>@irkutskenergo.ru</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9FF9EDF231E74710A0C3878436B07734"/>
            </w:placeholder>
            <w15:color w:val="FFFF00"/>
          </w:sdtPr>
          <w:sdtEndPr/>
          <w:sdtContent>
            <w:tc>
              <w:tcPr>
                <w:tcW w:w="4678" w:type="dxa"/>
              </w:tcPr>
              <w:p w:rsidR="00B90E01" w:rsidRPr="002E30A6" w:rsidRDefault="00B90E01" w:rsidP="00B90E01">
                <w:r w:rsidRPr="002E1935">
                  <w:rPr>
                    <w:noProof/>
                  </w:rPr>
                  <w:t>Республика Карелия, Сегежский р-н, д. Каменный Бор, ул. Набережная, д. 1В</w:t>
                </w:r>
              </w:p>
            </w:tc>
          </w:sdtContent>
        </w:sdt>
      </w:tr>
      <w:tr w:rsidR="00B90E01" w:rsidRPr="002E30A6" w:rsidTr="004108DF">
        <w:trPr>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Почтовый адрес заказчика</w:t>
            </w:r>
          </w:p>
        </w:tc>
        <w:sdt>
          <w:sdtPr>
            <w:alias w:val="Почтовый адрес заказчика"/>
            <w:tag w:val="Почтовый адрес заказчика"/>
            <w:id w:val="1594668391"/>
            <w:placeholder>
              <w:docPart w:val="58A75990B6954426AB81167514AB19A9"/>
            </w:placeholder>
            <w15:color w:val="FFFF00"/>
          </w:sdtPr>
          <w:sdtEndPr/>
          <w:sdtContent>
            <w:tc>
              <w:tcPr>
                <w:tcW w:w="4678" w:type="dxa"/>
              </w:tcPr>
              <w:p w:rsidR="00B90E01" w:rsidRPr="002E30A6" w:rsidRDefault="00B90E01" w:rsidP="00B90E01">
                <w:r w:rsidRPr="002E1935">
                  <w:rPr>
                    <w:noProof/>
                  </w:rPr>
                  <w:t>186435, Республика Карелия, Сегежский р-н, д. Каменный Бор, ул. Набережная, д. 1В (Ондская ГЭС)</w:t>
                </w:r>
              </w:p>
            </w:tc>
          </w:sdtContent>
        </w:sdt>
      </w:tr>
      <w:tr w:rsidR="00B90E01" w:rsidRPr="002E30A6" w:rsidTr="004108DF">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B90E01" w:rsidRPr="002E30A6" w:rsidRDefault="00B90E01" w:rsidP="00B90E01">
            <w:pPr>
              <w:pStyle w:val="119"/>
              <w:rPr>
                <w:color w:val="auto"/>
              </w:rPr>
            </w:pPr>
          </w:p>
        </w:tc>
        <w:tc>
          <w:tcPr>
            <w:tcW w:w="4394" w:type="dxa"/>
          </w:tcPr>
          <w:p w:rsidR="00B90E01" w:rsidRPr="002E30A6" w:rsidRDefault="00B90E01" w:rsidP="00B90E01">
            <w:r w:rsidRPr="002E30A6">
              <w:t>Адрес электронной почты заказчика</w:t>
            </w:r>
          </w:p>
        </w:tc>
        <w:sdt>
          <w:sdtPr>
            <w:alias w:val="Адрес эл. почты заказчика"/>
            <w:tag w:val="Адрес эл. почты заказчика"/>
            <w:id w:val="49896358"/>
            <w:placeholder>
              <w:docPart w:val="E2A83813B33540DAB786CC513C4746EE"/>
            </w:placeholder>
            <w15:color w:val="FFFF00"/>
          </w:sdtPr>
          <w:sdtEndPr/>
          <w:sdtContent>
            <w:tc>
              <w:tcPr>
                <w:tcW w:w="4678" w:type="dxa"/>
              </w:tcPr>
              <w:p w:rsidR="00B90E01" w:rsidRPr="002E30A6" w:rsidRDefault="00B90E01" w:rsidP="00B90E01">
                <w:r w:rsidRPr="002E1935">
                  <w:rPr>
                    <w:noProof/>
                  </w:rPr>
                  <w:t>ese-te2@irkutskenergo.ru</w:t>
                </w:r>
              </w:p>
            </w:tc>
          </w:sdtContent>
        </w:sdt>
      </w:tr>
    </w:tbl>
    <w:p w:rsidR="004B5D44" w:rsidRPr="002E30A6" w:rsidRDefault="004B5D44">
      <w:pPr>
        <w:sectPr w:rsidR="004B5D44" w:rsidRPr="002E30A6" w:rsidSect="009A3478">
          <w:footerReference w:type="default" r:id="rId9"/>
          <w:pgSz w:w="11906" w:h="16838"/>
          <w:pgMar w:top="709" w:right="566" w:bottom="1276"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88914AE1EE6B48D8BEE20B45C0E9C5C2"/>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40C01E7BF50645BB8079094884910486"/>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2A1576" w:rsidP="00C926AC">
                <w:sdt>
                  <w:sdtPr>
                    <w:rPr>
                      <w:b/>
                      <w:color w:val="FF0000"/>
                    </w:rPr>
                    <w:alias w:val="Дата и время окончания срока подачи заявок"/>
                    <w:tag w:val="Дата и время окончания срока подачи заявок"/>
                    <w:id w:val="-1296446048"/>
                    <w:placeholder>
                      <w:docPart w:val="92012EEF1DF84B5EA204D6C4B05CCA8D"/>
                    </w:placeholder>
                    <w15:color w:val="FFFF00"/>
                    <w:date w:fullDate="2023-08-21T17:00:00Z">
                      <w:dateFormat w:val="dd.MM.yyyy H:mm"/>
                      <w:lid w:val="ru-RU"/>
                      <w:storeMappedDataAs w:val="dateTime"/>
                      <w:calendar w:val="gregorian"/>
                    </w:date>
                  </w:sdtPr>
                  <w:sdtEndPr/>
                  <w:sdtContent>
                    <w:r w:rsidR="00C926AC">
                      <w:rPr>
                        <w:b/>
                        <w:color w:val="FF0000"/>
                        <w:lang w:val="en-US"/>
                      </w:rPr>
                      <w:t>21</w:t>
                    </w:r>
                    <w:r w:rsidR="005C7EFC" w:rsidRPr="00E220FA">
                      <w:rPr>
                        <w:b/>
                        <w:color w:val="FF0000"/>
                      </w:rPr>
                      <w:t>.0</w:t>
                    </w:r>
                    <w:r w:rsidR="00067B13">
                      <w:rPr>
                        <w:b/>
                        <w:color w:val="FF0000"/>
                      </w:rPr>
                      <w:t>8</w:t>
                    </w:r>
                    <w:r w:rsidR="005C7EFC" w:rsidRPr="00E220FA">
                      <w:rPr>
                        <w:b/>
                        <w:color w:val="FF0000"/>
                      </w:rPr>
                      <w:t>.2023 17:00</w:t>
                    </w:r>
                  </w:sdtContent>
                </w:sdt>
                <w:r w:rsidR="007E3ECD" w:rsidRPr="00E220FA">
                  <w:rPr>
                    <w:color w:val="FF0000"/>
                  </w:rPr>
                  <w:t xml:space="preserve"> по </w:t>
                </w:r>
                <w:r w:rsidR="002E1935" w:rsidRPr="00E220FA">
                  <w:rPr>
                    <w:color w:val="FF0000"/>
                  </w:rPr>
                  <w:t>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2E3C5F02A63C488E8A584A5291ED405F"/>
                  </w:placeholder>
                  <w15:color w:val="FFFF00"/>
                </w:sdtPr>
                <w:sdtEnd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2E30A6" w:rsidRPr="002E30A6" w:rsidTr="00287C2C">
            <w:trPr>
              <w:trHeight w:val="567"/>
            </w:trPr>
            <w:tc>
              <w:tcPr>
                <w:tcW w:w="851" w:type="dxa"/>
              </w:tcPr>
              <w:p w:rsidR="003275C3" w:rsidRPr="002E30A6" w:rsidRDefault="003275C3" w:rsidP="003275C3">
                <w:pPr>
                  <w:pStyle w:val="119"/>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F14FC6" w:rsidRDefault="002A1576" w:rsidP="00C926AC">
                <w:pPr>
                  <w:rPr>
                    <w:color w:val="FF0000"/>
                  </w:rPr>
                </w:pPr>
                <w:sdt>
                  <w:sdtPr>
                    <w:rPr>
                      <w:b/>
                      <w:color w:val="FF0000"/>
                    </w:rPr>
                    <w:alias w:val="Дата и время подведения итогов"/>
                    <w:tag w:val="Дата и время подведения итогов"/>
                    <w:id w:val="-349174465"/>
                    <w:placeholder>
                      <w:docPart w:val="08DD6C03F7CD40FBAC7B9C3482EFC5BC"/>
                    </w:placeholder>
                    <w15:color w:val="FFFF00"/>
                    <w:date w:fullDate="2023-08-28T14:00:00Z">
                      <w:dateFormat w:val="dd.MM.yyyy H:mm"/>
                      <w:lid w:val="ru-RU"/>
                      <w:storeMappedDataAs w:val="dateTime"/>
                      <w:calendar w:val="gregorian"/>
                    </w:date>
                  </w:sdtPr>
                  <w:sdtEndPr/>
                  <w:sdtContent>
                    <w:r w:rsidR="00C926AC">
                      <w:rPr>
                        <w:b/>
                        <w:color w:val="FF0000"/>
                        <w:lang w:val="en-US"/>
                      </w:rPr>
                      <w:t>28</w:t>
                    </w:r>
                    <w:r w:rsidR="005C7EFC" w:rsidRPr="00F14FC6">
                      <w:rPr>
                        <w:b/>
                        <w:color w:val="FF0000"/>
                      </w:rPr>
                      <w:t>.0</w:t>
                    </w:r>
                    <w:r w:rsidR="00067B13">
                      <w:rPr>
                        <w:b/>
                        <w:color w:val="FF0000"/>
                      </w:rPr>
                      <w:t>8</w:t>
                    </w:r>
                    <w:r w:rsidR="005C7EFC" w:rsidRPr="00F14FC6">
                      <w:rPr>
                        <w:b/>
                        <w:color w:val="FF0000"/>
                      </w:rPr>
                      <w:t>.2023 14:00</w:t>
                    </w:r>
                  </w:sdtContent>
                </w:sdt>
                <w:r w:rsidR="002E1935" w:rsidRPr="00F14FC6">
                  <w:rPr>
                    <w:color w:val="FF0000"/>
                  </w:rPr>
                  <w:t xml:space="preserve"> по МСК</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71B3B25157243C9A2D4C3BEFEDCC4F8"/>
                  </w:placeholder>
                  <w15:color w:val="FFFF00"/>
                </w:sdtPr>
                <w:sdtEndPr/>
                <w:sdtContent>
                  <w:p w:rsidR="003275C3" w:rsidRPr="002E30A6" w:rsidRDefault="002E1935" w:rsidP="003275C3">
                    <w:pPr>
                      <w:rPr>
                        <w:noProof/>
                      </w:rPr>
                    </w:pPr>
                    <w:r w:rsidRPr="002E1935">
                      <w:rPr>
                        <w:noProof/>
                      </w:rPr>
                      <w:t xml:space="preserve">Сайт организатора закупки — </w:t>
                    </w:r>
                    <w:hyperlink r:id="rId13" w:history="1">
                      <w:r w:rsidRPr="002E1935">
                        <w:rPr>
                          <w:rStyle w:val="ae"/>
                          <w:noProof/>
                        </w:rPr>
                        <w:t>https://eurosib-td.ru</w:t>
                      </w:r>
                    </w:hyperlink>
                  </w:p>
                </w:sdtContent>
              </w:sdt>
            </w:tc>
          </w:tr>
        </w:tbl>
        <w:p w:rsidR="002440E7" w:rsidRPr="002E30A6" w:rsidRDefault="002A1576"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1388844B9F974B279C5751A4E9924A7E"/>
        </w:placeholder>
        <w15:color w:val="FFFF00"/>
      </w:sdtPr>
      <w:sdtEndPr>
        <w:rPr>
          <w:rFonts w:ascii="Times New Roman" w:hAnsi="Times New Roman"/>
          <w:noProof/>
          <w:color w:val="000000" w:themeColor="text1"/>
        </w:rPr>
      </w:sdtEndPr>
      <w:sdtContent>
        <w:tbl>
          <w:tblPr>
            <w:tblStyle w:val="af8"/>
            <w:tblW w:w="9639"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3635"/>
            <w:gridCol w:w="5103"/>
          </w:tblGrid>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sdt>
              <w:sdtPr>
                <w:rPr>
                  <w:color w:val="auto"/>
                </w:rPr>
                <w:id w:val="1996138216"/>
                <w:placeholder>
                  <w:docPart w:val="983061F532FF48AA8464F2F616D8FFB0"/>
                </w:placeholder>
                <w15:color w:val="FFFF00"/>
              </w:sdtPr>
              <w:sdtEndPr>
                <w:rPr>
                  <w:b/>
                </w:rPr>
              </w:sdtEndPr>
              <w:sdtContent>
                <w:sdt>
                  <w:sdtPr>
                    <w:rPr>
                      <w:color w:val="auto"/>
                    </w:rPr>
                    <w:alias w:val="Предмет договора"/>
                    <w:tag w:val="Предмет договора"/>
                    <w:id w:val="1734506925"/>
                    <w:placeholder>
                      <w:docPart w:val="F8BC8130A94D4A48BCCD0D13674D0ED6"/>
                    </w:placeholder>
                    <w15:color w:val="FFFF00"/>
                  </w:sdtPr>
                  <w:sdtEndPr>
                    <w:rPr>
                      <w:b/>
                      <w:color w:val="000000" w:themeColor="text1"/>
                    </w:rPr>
                  </w:sdtEndPr>
                  <w:sdtContent>
                    <w:sdt>
                      <w:sdtPr>
                        <w:rPr>
                          <w:color w:val="auto"/>
                        </w:rPr>
                        <w:alias w:val="Предмет договора"/>
                        <w:tag w:val="Предмет договора"/>
                        <w:id w:val="-47775848"/>
                        <w:placeholder>
                          <w:docPart w:val="252E5756E3E14BF08E4B1C28D1F72544"/>
                        </w:placeholder>
                        <w15:color w:val="FFFF00"/>
                      </w:sdtPr>
                      <w:sdtEndPr>
                        <w:rPr>
                          <w:b/>
                          <w:color w:val="000000" w:themeColor="text1"/>
                        </w:r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E73D23" w:rsidP="00173337">
                            <w:pPr>
                              <w:pStyle w:val="111"/>
                              <w:numPr>
                                <w:ilvl w:val="0"/>
                                <w:numId w:val="0"/>
                              </w:numPr>
                              <w:spacing w:after="0" w:line="240" w:lineRule="auto"/>
                              <w:jc w:val="left"/>
                              <w:rPr>
                                <w:rFonts w:asciiTheme="minorHAnsi" w:hAnsiTheme="minorHAnsi"/>
                                <w:color w:val="auto"/>
                              </w:rPr>
                            </w:pPr>
                            <w:r>
                              <w:t>О</w:t>
                            </w:r>
                            <w:r w:rsidR="00AB48C2">
                              <w:t xml:space="preserve">чистка (обработка сорбентами) загрязненного нефтепродуктами щебня и грунта под маслонаполненным оборудованием </w:t>
                            </w:r>
                            <w:proofErr w:type="spellStart"/>
                            <w:r w:rsidR="00AB48C2">
                              <w:t>Ондской</w:t>
                            </w:r>
                            <w:proofErr w:type="spellEnd"/>
                            <w:r w:rsidR="00AB48C2">
                              <w:t xml:space="preserve"> ГЭС</w:t>
                            </w:r>
                          </w:p>
                        </w:tc>
                      </w:sdtContent>
                    </w:sdt>
                  </w:sdtContent>
                </w:sdt>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A1576" w:rsidP="00BA04CD">
                <w:pPr>
                  <w:pStyle w:val="111"/>
                  <w:numPr>
                    <w:ilvl w:val="0"/>
                    <w:numId w:val="0"/>
                  </w:numPr>
                  <w:spacing w:after="0" w:line="240" w:lineRule="auto"/>
                  <w:jc w:val="left"/>
                  <w:rPr>
                    <w:rFonts w:asciiTheme="minorHAnsi" w:hAnsiTheme="minorHAnsi"/>
                    <w:color w:val="auto"/>
                  </w:rPr>
                </w:pPr>
                <w:sdt>
                  <w:sdtPr>
                    <w:rPr>
                      <w:color w:val="auto"/>
                    </w:rPr>
                    <w:id w:val="746076858"/>
                    <w:placeholder>
                      <w:docPart w:val="7775CAC318E943CDA8F69E8C9E667ED1"/>
                    </w:placeholder>
                    <w15:color w:val="FFFF00"/>
                  </w:sdtPr>
                  <w:sdtEndPr/>
                  <w:sdtContent>
                    <w:r w:rsidR="00BA04CD">
                      <w:rPr>
                        <w:noProof/>
                        <w:color w:val="auto"/>
                      </w:rPr>
                      <w:t>1 у.е.</w:t>
                    </w:r>
                  </w:sdtContent>
                </w:sdt>
              </w:p>
            </w:tc>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8605EBA8F9524D5092927366783458DA"/>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E1935" w:rsidP="00173337">
                    <w:pPr>
                      <w:pStyle w:val="111"/>
                      <w:numPr>
                        <w:ilvl w:val="0"/>
                        <w:numId w:val="0"/>
                      </w:numPr>
                      <w:spacing w:after="0" w:line="240" w:lineRule="auto"/>
                      <w:jc w:val="left"/>
                      <w:rPr>
                        <w:rFonts w:asciiTheme="minorHAnsi" w:hAnsiTheme="minorHAnsi"/>
                        <w:color w:val="auto"/>
                      </w:rPr>
                    </w:pPr>
                    <w:r w:rsidRPr="002E1935">
                      <w:rPr>
                        <w:color w:val="auto"/>
                      </w:rPr>
                      <w:t>Республика Карелия, Сегежский р-н, д. Каменный Бор, ул. Набережная, д. 1В</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C854FAF3166743A19BE1BC0A8B928EFA"/>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B529A" w:rsidP="0074303F">
                    <w:pPr>
                      <w:pStyle w:val="111"/>
                      <w:numPr>
                        <w:ilvl w:val="0"/>
                        <w:numId w:val="0"/>
                      </w:numPr>
                      <w:spacing w:after="0" w:line="240" w:lineRule="auto"/>
                      <w:jc w:val="left"/>
                      <w:rPr>
                        <w:rFonts w:asciiTheme="minorHAnsi" w:hAnsiTheme="minorHAnsi"/>
                        <w:color w:val="auto"/>
                      </w:rPr>
                    </w:pPr>
                    <w:r>
                      <w:rPr>
                        <w:color w:val="auto"/>
                      </w:rPr>
                      <w:t>С даты заключения договора по 31.</w:t>
                    </w:r>
                    <w:r w:rsidR="0074303F" w:rsidRPr="0074303F">
                      <w:rPr>
                        <w:color w:val="auto"/>
                      </w:rPr>
                      <w:t>10</w:t>
                    </w:r>
                    <w:r>
                      <w:rPr>
                        <w:color w:val="auto"/>
                      </w:rPr>
                      <w:t>.2023</w:t>
                    </w:r>
                  </w:p>
                </w:tc>
              </w:sdtContent>
            </w:sdt>
          </w:tr>
          <w:tr w:rsidR="006C49BC" w:rsidRPr="004A11C7" w:rsidTr="00D043B2">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35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2E1935" w:rsidP="006B529A">
                <w:pPr>
                  <w:pStyle w:val="111"/>
                  <w:numPr>
                    <w:ilvl w:val="0"/>
                    <w:numId w:val="0"/>
                  </w:numPr>
                  <w:spacing w:after="0" w:line="240" w:lineRule="auto"/>
                  <w:jc w:val="left"/>
                  <w:rPr>
                    <w:rFonts w:asciiTheme="minorHAnsi" w:hAnsiTheme="minorHAnsi"/>
                  </w:rPr>
                </w:pPr>
                <w:r w:rsidRPr="002E1935">
                  <w:t xml:space="preserve">в соответствии с </w:t>
                </w:r>
                <w:r w:rsidR="006B529A">
                  <w:t>Техническим заданием</w:t>
                </w:r>
              </w:p>
            </w:tc>
          </w:tr>
          <w:tr w:rsidR="00A51E54" w:rsidRPr="004A11C7" w:rsidTr="00D043B2">
            <w:trPr>
              <w:tblCellSpacing w:w="42" w:type="dxa"/>
            </w:trPr>
            <w:tc>
              <w:tcPr>
                <w:tcW w:w="775" w:type="dxa"/>
                <w:vAlign w:val="center"/>
              </w:tcPr>
              <w:p w:rsidR="00A51E54" w:rsidRPr="00B56B74" w:rsidRDefault="00A51E54" w:rsidP="00C307BB">
                <w:pPr>
                  <w:pStyle w:val="111"/>
                </w:pPr>
              </w:p>
            </w:tc>
            <w:tc>
              <w:tcPr>
                <w:tcW w:w="3551"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sdt>
              <w:sdtPr>
                <w:alias w:val="Цена договора"/>
                <w:tag w:val="Цена договора"/>
                <w:id w:val="-1222517948"/>
                <w:placeholder>
                  <w:docPart w:val="30D1B13300174004BC562D9FC14BF581"/>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BA04CD" w:rsidP="00A51E54">
                    <w:pPr>
                      <w:pStyle w:val="111"/>
                      <w:numPr>
                        <w:ilvl w:val="0"/>
                        <w:numId w:val="0"/>
                      </w:numPr>
                      <w:spacing w:after="0" w:line="240" w:lineRule="auto"/>
                      <w:jc w:val="left"/>
                    </w:pPr>
                    <w:r w:rsidRPr="00BA04CD">
                      <w:t>не более НМЦД</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7E84A84408474F8083C47B960C47C595"/>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B529A" w:rsidP="006B529A">
                    <w:pPr>
                      <w:pStyle w:val="111"/>
                      <w:numPr>
                        <w:ilvl w:val="0"/>
                        <w:numId w:val="0"/>
                      </w:numPr>
                      <w:spacing w:after="0" w:line="240" w:lineRule="auto"/>
                      <w:jc w:val="left"/>
                      <w:rPr>
                        <w:rFonts w:asciiTheme="minorHAnsi" w:hAnsiTheme="minorHAnsi"/>
                        <w:color w:val="auto"/>
                      </w:rPr>
                    </w:pPr>
                    <w:r>
                      <w:rPr>
                        <w:noProof/>
                        <w:color w:val="auto"/>
                      </w:rPr>
                      <w:t>Безналичный расчет</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EA5235B237F04D3BBEFFEC9D8FB1B793"/>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B529A" w:rsidP="00E44E8C">
                    <w:pPr>
                      <w:pStyle w:val="111"/>
                      <w:numPr>
                        <w:ilvl w:val="0"/>
                        <w:numId w:val="0"/>
                      </w:numPr>
                      <w:spacing w:after="0" w:line="240" w:lineRule="auto"/>
                      <w:jc w:val="left"/>
                      <w:rPr>
                        <w:rFonts w:asciiTheme="minorHAnsi" w:hAnsiTheme="minorHAnsi"/>
                        <w:color w:val="auto"/>
                      </w:rPr>
                    </w:pPr>
                    <w:r>
                      <w:rPr>
                        <w:noProof/>
                        <w:color w:val="auto"/>
                      </w:rPr>
                      <w:t xml:space="preserve">30 календарный дней </w:t>
                    </w:r>
                    <w:r>
                      <w:t xml:space="preserve">с даты подписания Сторонами Акта об оказании услуг </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1B6166604C2342BEB41FC04AFEC3711B"/>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2F8B086FEE784FABBE9E0CDA38B62671"/>
                </w:placeholder>
                <w15:color w:val="FFFF00"/>
              </w:sdt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E44E8C" w:rsidP="00E44E8C">
                    <w:pPr>
                      <w:pStyle w:val="111"/>
                      <w:numPr>
                        <w:ilvl w:val="0"/>
                        <w:numId w:val="0"/>
                      </w:numPr>
                      <w:spacing w:after="0" w:line="240" w:lineRule="auto"/>
                      <w:jc w:val="left"/>
                      <w:rPr>
                        <w:rFonts w:asciiTheme="minorHAnsi" w:hAnsiTheme="minorHAnsi"/>
                        <w:color w:val="auto"/>
                      </w:rPr>
                    </w:pPr>
                    <w:r>
                      <w:t xml:space="preserve">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 </w:t>
                    </w:r>
                  </w:p>
                </w:tc>
              </w:sdtContent>
            </w:sdt>
          </w:tr>
          <w:tr w:rsidR="00584D23" w:rsidRPr="00B56B74" w:rsidTr="00D043B2">
            <w:trPr>
              <w:tblCellSpacing w:w="42" w:type="dxa"/>
            </w:trPr>
            <w:tc>
              <w:tcPr>
                <w:tcW w:w="775" w:type="dxa"/>
                <w:vAlign w:val="center"/>
              </w:tcPr>
              <w:p w:rsidR="00584D23" w:rsidRPr="00B56B74" w:rsidRDefault="00584D23" w:rsidP="003B1E00">
                <w:pPr>
                  <w:pStyle w:val="111"/>
                  <w:rPr>
                    <w:rFonts w:asciiTheme="minorHAnsi" w:hAnsiTheme="minorHAnsi"/>
                  </w:rPr>
                </w:pPr>
              </w:p>
            </w:tc>
            <w:tc>
              <w:tcPr>
                <w:tcW w:w="3551" w:type="dxa"/>
                <w:tcMar>
                  <w:left w:w="85" w:type="dxa"/>
                </w:tcMar>
                <w:vAlign w:val="center"/>
              </w:tcPr>
              <w:p w:rsidR="00584D23" w:rsidRPr="00B56B74" w:rsidRDefault="00584D23" w:rsidP="003B1E00">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E44E8C" w:rsidP="00E44E8C">
                <w:pPr>
                  <w:pStyle w:val="Default"/>
                  <w:rPr>
                    <w:rFonts w:asciiTheme="minorHAnsi" w:hAnsiTheme="minorHAnsi"/>
                  </w:rPr>
                </w:pPr>
                <w:r>
                  <w:rPr>
                    <w:sz w:val="20"/>
                    <w:szCs w:val="20"/>
                  </w:rPr>
                  <w:t xml:space="preserve">36 (тридцать шесть) месяцев с даты подписания акта об оказании услуг </w:t>
                </w:r>
              </w:p>
            </w:tc>
          </w:tr>
          <w:tr w:rsidR="008E2337" w:rsidRPr="00B56B74" w:rsidTr="00D043B2">
            <w:trPr>
              <w:tblCellSpacing w:w="42" w:type="dxa"/>
            </w:trPr>
            <w:tc>
              <w:tcPr>
                <w:tcW w:w="775" w:type="dxa"/>
                <w:vAlign w:val="center"/>
              </w:tcPr>
              <w:p w:rsidR="008E2337" w:rsidRPr="00B56B74" w:rsidRDefault="008E2337" w:rsidP="003B1E00">
                <w:pPr>
                  <w:pStyle w:val="111"/>
                </w:pPr>
              </w:p>
            </w:tc>
            <w:tc>
              <w:tcPr>
                <w:tcW w:w="3551" w:type="dxa"/>
                <w:tcMar>
                  <w:left w:w="85" w:type="dxa"/>
                </w:tcMar>
                <w:vAlign w:val="center"/>
              </w:tcPr>
              <w:p w:rsidR="008E2337" w:rsidRPr="002C5180" w:rsidRDefault="008E2337" w:rsidP="003B1E00">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8E2337" w:rsidRPr="002C5180" w:rsidRDefault="00106ECC" w:rsidP="003B1E00">
                <w:pPr>
                  <w:pStyle w:val="111"/>
                  <w:numPr>
                    <w:ilvl w:val="0"/>
                    <w:numId w:val="0"/>
                  </w:numPr>
                  <w:spacing w:after="0" w:line="240" w:lineRule="auto"/>
                  <w:jc w:val="left"/>
                  <w:rPr>
                    <w:rFonts w:asciiTheme="minorHAnsi" w:hAnsiTheme="minorHAnsi"/>
                    <w:noProof/>
                  </w:rPr>
                </w:pPr>
                <w:r>
                  <w:rPr>
                    <w:noProof/>
                  </w:rPr>
                  <w:t>Ограничения по привлечению субподрядчиков не установлено</w:t>
                </w:r>
              </w:p>
            </w:tc>
          </w:tr>
          <w:tr w:rsidR="00F33D34" w:rsidRPr="00B56B74" w:rsidTr="00D043B2">
            <w:trPr>
              <w:tblCellSpacing w:w="42" w:type="dxa"/>
            </w:trPr>
            <w:tc>
              <w:tcPr>
                <w:tcW w:w="775" w:type="dxa"/>
                <w:vAlign w:val="center"/>
              </w:tcPr>
              <w:p w:rsidR="00F33D34" w:rsidRPr="00B56B74" w:rsidRDefault="00F33D34" w:rsidP="00F33D34">
                <w:pPr>
                  <w:pStyle w:val="111"/>
                </w:pPr>
              </w:p>
            </w:tc>
            <w:tc>
              <w:tcPr>
                <w:tcW w:w="35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BA04CD" w:rsidP="00F33D34">
                <w:pPr>
                  <w:pStyle w:val="111"/>
                  <w:numPr>
                    <w:ilvl w:val="0"/>
                    <w:numId w:val="0"/>
                  </w:numPr>
                  <w:spacing w:after="0" w:line="240" w:lineRule="auto"/>
                  <w:jc w:val="left"/>
                </w:pPr>
                <w:r w:rsidRPr="00BA04CD">
                  <w:t>требования не установлены</w:t>
                </w:r>
              </w:p>
            </w:tc>
          </w:tr>
        </w:tbl>
      </w:sdtContent>
    </w:sdt>
    <w:p w:rsidR="00BC611E" w:rsidRPr="002E30A6" w:rsidRDefault="00BC611E" w:rsidP="00BC611E">
      <w:pPr>
        <w:pStyle w:val="113"/>
        <w:rPr>
          <w:color w:val="auto"/>
        </w:rPr>
      </w:pPr>
      <w:r w:rsidRPr="002E30A6">
        <w:rPr>
          <w:color w:val="auto"/>
        </w:rPr>
        <w:t>Требования безопасности</w:t>
      </w:r>
    </w:p>
    <w:sdt>
      <w:sdtPr>
        <w:alias w:val="Требования к безопасности"/>
        <w:tag w:val="Требования к безопасности"/>
        <w:id w:val="677928854"/>
        <w:placeholder>
          <w:docPart w:val="2267CD8A350C4B3CA04D9B1A9E9F8D1A"/>
        </w:placeholder>
        <w15:color w:val="FFFF00"/>
      </w:sdtPr>
      <w:sdtEndPr>
        <w:rPr>
          <w:color w:val="auto"/>
        </w:rPr>
      </w:sdtEndPr>
      <w:sdtContent>
        <w:p w:rsidR="00BC611E" w:rsidRPr="00A127C9" w:rsidRDefault="00BC611E" w:rsidP="000B014A">
          <w:pPr>
            <w:pStyle w:val="111"/>
            <w:rPr>
              <w:color w:val="auto"/>
            </w:rPr>
          </w:pPr>
          <w:r w:rsidRPr="00A127C9">
            <w:rPr>
              <w:noProof/>
            </w:rPr>
            <w:fldChar w:fldCharType="begin"/>
          </w:r>
          <w:r w:rsidRPr="002E30A6">
            <w:rPr>
              <w:noProof/>
            </w:rPr>
            <w:instrText xml:space="preserve"> MERGEFIELD "Требования_безопасности" </w:instrText>
          </w:r>
          <w:r w:rsidRPr="00A127C9">
            <w:rPr>
              <w:noProof/>
            </w:rPr>
            <w:fldChar w:fldCharType="separate"/>
          </w:r>
          <w:r w:rsidR="00A127C9" w:rsidRPr="00A127C9">
            <w:t xml:space="preserve"> </w:t>
          </w:r>
          <w:r w:rsidR="00A127C9" w:rsidRPr="00A127C9">
            <w:rPr>
              <w:noProof/>
              <w:color w:val="auto"/>
            </w:rPr>
            <w:t>В соответствии с проектом Договора</w:t>
          </w:r>
          <w:r w:rsidRPr="00A127C9">
            <w:rPr>
              <w:noProof/>
              <w:color w:val="auto"/>
            </w:rPr>
            <w:fldChar w:fldCharType="end"/>
          </w:r>
        </w:p>
      </w:sdtContent>
    </w:sdt>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1388844B9F974B279C5751A4E9924A7E"/>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lastRenderedPageBreak/>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5"/>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2B3785">
      <w:pPr>
        <w:pStyle w:val="113"/>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5967"/>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1388844B9F974B279C5751A4E9924A7E"/>
              </w:placeholder>
              <w15:color w:val="FFFF00"/>
            </w:sdtPr>
            <w:sdtEndPr/>
            <w:sdtContent>
              <w:p w:rsidR="00967A80"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2A1576">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D043B2">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F60FD20F94974B1E868EB8B82DBAD69F"/>
            </w:placeholder>
            <w15:color w:val="FFFF00"/>
          </w:sdtPr>
          <w:sdtEndPr/>
          <w:sdtContent>
            <w:tc>
              <w:tcPr>
                <w:tcW w:w="5387"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57C6C3C106F140608E92D1F6C4C6E43B"/>
            </w:placeholder>
            <w15:color w:val="FFFF00"/>
          </w:sdtPr>
          <w:sdtEndPr/>
          <w:sdtContent>
            <w:sdt>
              <w:sdtPr>
                <w:id w:val="-1825498209"/>
                <w:placeholder>
                  <w:docPart w:val="2E68EA3368FA46CE9243688937D7947A"/>
                </w:placeholder>
                <w15:color w:val="FFFF00"/>
              </w:sdtPr>
              <w:sdtEndPr/>
              <w:sdtContent>
                <w:sdt>
                  <w:sdtPr>
                    <w:id w:val="-588309584"/>
                    <w:placeholder>
                      <w:docPart w:val="2CD1ADE101454BEEB0F140373AFBB304"/>
                    </w:placeholder>
                    <w15:color w:val="FFFF00"/>
                  </w:sdtPr>
                  <w:sdtEndPr/>
                  <w:sdtContent>
                    <w:tc>
                      <w:tcPr>
                        <w:tcW w:w="5387"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DA0FEF790A9044B08DF612A4F209DB8B"/>
            </w:placeholder>
            <w15:color w:val="FFFF00"/>
          </w:sdtPr>
          <w:sdtEndPr/>
          <w:sdtContent>
            <w:sdt>
              <w:sdtPr>
                <w:id w:val="1734434407"/>
                <w:placeholder>
                  <w:docPart w:val="5FEE21CE0E804E2CB65A855117B6F7D0"/>
                </w:placeholder>
                <w15:color w:val="FFFF00"/>
              </w:sdtPr>
              <w:sdtEndPr/>
              <w:sdtContent>
                <w:sdt>
                  <w:sdtPr>
                    <w:id w:val="128986883"/>
                    <w:placeholder>
                      <w:docPart w:val="05520E8816E54D71825770F436F5A21E"/>
                    </w:placeholder>
                    <w15:color w:val="FFFF00"/>
                  </w:sdtPr>
                  <w:sdtEndPr/>
                  <w:sdtContent>
                    <w:tc>
                      <w:tcPr>
                        <w:tcW w:w="5387" w:type="dxa"/>
                        <w:vAlign w:val="center"/>
                      </w:tcPr>
                      <w:p w:rsidR="00EE12F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p w:rsidR="007A6892" w:rsidRPr="002E30A6" w:rsidRDefault="007A6892" w:rsidP="006915DB">
                        <w:pPr>
                          <w:suppressAutoHyphens/>
                          <w:cnfStyle w:val="000000010000" w:firstRow="0" w:lastRow="0" w:firstColumn="0" w:lastColumn="0" w:oddVBand="0" w:evenVBand="0" w:oddHBand="0" w:evenHBand="1" w:firstRowFirstColumn="0" w:firstRowLastColumn="0" w:lastRowFirstColumn="0" w:lastRowLastColumn="0"/>
                        </w:pPr>
                      </w:p>
                    </w:tc>
                  </w:sdtContent>
                </w:sdt>
              </w:sdtContent>
            </w:sdt>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4FDBC59685864FD990018FF9CB40CD4A"/>
            </w:placeholder>
            <w15:color w:val="FFFF00"/>
          </w:sdtPr>
          <w:sdtEndPr/>
          <w:sdtContent>
            <w:sdt>
              <w:sdtPr>
                <w:id w:val="1486978902"/>
                <w:placeholder>
                  <w:docPart w:val="A00CDE20EA2E48A8B754041A96AFAD0C"/>
                </w:placeholder>
                <w15:color w:val="FFFF00"/>
              </w:sdtPr>
              <w:sdtEndPr/>
              <w:sdtContent>
                <w:sdt>
                  <w:sdtPr>
                    <w:id w:val="1587262142"/>
                    <w:placeholder>
                      <w:docPart w:val="1CC443B291994770B40046842F4C65F7"/>
                    </w:placeholder>
                    <w15:color w:val="FFFF00"/>
                  </w:sdtPr>
                  <w:sdtEndPr/>
                  <w:sdtContent>
                    <w:tc>
                      <w:tcPr>
                        <w:tcW w:w="5387"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33161DD7592243DD8206A00A6205C0D3"/>
            </w:placeholder>
            <w15:color w:val="FFFF00"/>
          </w:sdtPr>
          <w:sdtEndPr/>
          <w:sdtContent>
            <w:sdt>
              <w:sdtPr>
                <w:id w:val="-1227372339"/>
                <w:placeholder>
                  <w:docPart w:val="BC63D42B440A41529A5BD7076D685CAC"/>
                </w:placeholder>
                <w15:color w:val="FFFF00"/>
              </w:sdtPr>
              <w:sdtEndPr/>
              <w:sdtContent>
                <w:sdt>
                  <w:sdtPr>
                    <w:id w:val="-85692800"/>
                    <w:placeholder>
                      <w:docPart w:val="85885B1DDF154216BEA1A90DEB6D5B1D"/>
                    </w:placeholder>
                    <w15:color w:val="FFFF00"/>
                  </w:sdtPr>
                  <w:sdtEndPr/>
                  <w:sdtContent>
                    <w:tc>
                      <w:tcPr>
                        <w:tcW w:w="5387"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5FCB4286A6EA4E7EBF81A06449E4B75E"/>
            </w:placeholder>
            <w15:color w:val="FFFF00"/>
          </w:sdtPr>
          <w:sdtEndPr/>
          <w:sdtContent>
            <w:sdt>
              <w:sdtPr>
                <w:id w:val="2013024472"/>
                <w:placeholder>
                  <w:docPart w:val="B6F8D1D995274E59B0628203472630C5"/>
                </w:placeholder>
                <w15:color w:val="FFFF00"/>
              </w:sdtPr>
              <w:sdtEndPr/>
              <w:sdtContent>
                <w:sdt>
                  <w:sdtPr>
                    <w:id w:val="-1950388802"/>
                    <w:placeholder>
                      <w:docPart w:val="DD593A524F1D41948587F23E2BF2C97D"/>
                    </w:placeholder>
                    <w15:color w:val="FFFF00"/>
                  </w:sdtPr>
                  <w:sdtEndPr/>
                  <w:sdtContent>
                    <w:tc>
                      <w:tcPr>
                        <w:tcW w:w="5387"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7DC3BC7201B847C79F64E8A3BD3B23B9"/>
            </w:placeholder>
            <w15:color w:val="FFFF00"/>
          </w:sdtPr>
          <w:sdtEndPr/>
          <w:sdtContent>
            <w:tc>
              <w:tcPr>
                <w:tcW w:w="5387"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1491977085"/>
              <w:placeholder>
                <w:docPart w:val="23ABBB49E8C94080A389BD44F68B2E89"/>
              </w:placeholder>
              <w15:color w:val="FFFF00"/>
            </w:sdtPr>
            <w:sdtEnd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219570571"/>
              <w:placeholder>
                <w:docPart w:val="23ABBB49E8C94080A389BD44F68B2E89"/>
              </w:placeholder>
              <w15:color w:val="FFFF00"/>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888957995"/>
              <w:placeholder>
                <w:docPart w:val="D34F3F6E42B548279187B92047CD808E"/>
              </w:placeholder>
              <w15:color w:val="FFFF00"/>
            </w:sdtPr>
            <w:sdtEndPr/>
            <w:sdtContent>
              <w:p w:rsidR="00472482" w:rsidRPr="008A5D69" w:rsidRDefault="00472482" w:rsidP="005A1B87">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5A1B87">
                  <w:t>3</w:t>
                </w:r>
                <w:r>
                  <w:t xml:space="preserve"> </w:t>
                </w:r>
                <w:r w:rsidRPr="003C6F93">
                  <w:t xml:space="preserve">договор </w:t>
                </w:r>
                <w:r w:rsidR="001024D0">
                  <w:t>(-а/-</w:t>
                </w:r>
                <w:proofErr w:type="spellStart"/>
                <w:r w:rsidR="001024D0">
                  <w:t>ов</w:t>
                </w:r>
                <w:proofErr w:type="spellEnd"/>
                <w:r w:rsidR="001024D0">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2A1576">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411744090"/>
              <w:placeholder>
                <w:docPart w:val="37A4787A9C6F457E94C959E9A9166632"/>
              </w:placeholder>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964774210"/>
              <w:placeholder>
                <w:docPart w:val="086E8ADA92FB4C50A075790354792D79"/>
              </w:placeholder>
              <w15:color w:val="FFFF00"/>
            </w:sdtPr>
            <w:sdtEndPr/>
            <w:sdtContent>
              <w:p w:rsidR="009B58B7" w:rsidRPr="002E30A6" w:rsidRDefault="00A127C9" w:rsidP="009B58B7">
                <w:pPr>
                  <w:suppressAutoHyphens/>
                  <w:cnfStyle w:val="000000100000" w:firstRow="0" w:lastRow="0" w:firstColumn="0" w:lastColumn="0" w:oddVBand="0" w:evenVBand="0" w:oddHBand="1" w:evenHBand="0" w:firstRowFirstColumn="0" w:firstRowLastColumn="0" w:lastRowFirstColumn="0" w:lastRowLastColumn="0"/>
                </w:pPr>
                <w:r w:rsidRPr="00A127C9">
                  <w:rPr>
                    <w:noProof/>
                  </w:rPr>
                  <w:t>Справка о кадровых ресурсах</w:t>
                </w:r>
                <w:r w:rsidR="00C20C86">
                  <w:rPr>
                    <w:noProof/>
                  </w:rPr>
                  <w:t xml:space="preserve"> (наличие количества персонала с приложением подтверждающих квалификацию документов)</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9B58B7" w:rsidRPr="002E30A6" w:rsidRDefault="00A127C9" w:rsidP="009B58B7">
            <w:pPr>
              <w:suppressAutoHyphens/>
              <w:cnfStyle w:val="000000010000" w:firstRow="0" w:lastRow="0" w:firstColumn="0" w:lastColumn="0" w:oddVBand="0" w:evenVBand="0" w:oddHBand="0" w:evenHBand="1" w:firstRowFirstColumn="0" w:firstRowLastColumn="0" w:lastRowFirstColumn="0" w:lastRowLastColumn="0"/>
            </w:pPr>
            <w:r w:rsidRPr="00A127C9">
              <w:rPr>
                <w:noProof/>
              </w:rPr>
              <w:t>Справка о материально технических ресурсах</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9639" w:type="dxa"/>
        <w:tblLook w:val="04A0" w:firstRow="1" w:lastRow="0" w:firstColumn="1" w:lastColumn="0" w:noHBand="0" w:noVBand="1"/>
      </w:tblPr>
      <w:tblGrid>
        <w:gridCol w:w="452"/>
        <w:gridCol w:w="10"/>
        <w:gridCol w:w="3108"/>
        <w:gridCol w:w="10"/>
        <w:gridCol w:w="6059"/>
      </w:tblGrid>
      <w:tr w:rsidR="002E30A6" w:rsidRPr="002E30A6"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606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6069" w:type="dxa"/>
            <w:gridSpan w:val="2"/>
            <w:vAlign w:val="center"/>
          </w:tcPr>
          <w:p w:rsidR="007A32D2" w:rsidRPr="002E30A6" w:rsidRDefault="002F375E"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F375E">
              <w:rPr>
                <w:color w:val="auto"/>
              </w:rPr>
              <w:t>Документы, подтверждающие соответствие субподрядчиков требованиям</w:t>
            </w:r>
          </w:p>
        </w:tc>
      </w:tr>
      <w:tr w:rsidR="002E30A6"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C20C8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FF0000"/>
              </w:rPr>
            </w:pPr>
            <w:r w:rsidRPr="00C20C86">
              <w:rPr>
                <w:color w:val="FF0000"/>
              </w:rPr>
              <w:t>Разрешение на выполнение работ, оказание услуг</w:t>
            </w:r>
          </w:p>
        </w:tc>
        <w:sdt>
          <w:sdtPr>
            <w:rPr>
              <w:color w:val="FF0000"/>
            </w:rPr>
            <w:id w:val="-239564702"/>
            <w:placeholder>
              <w:docPart w:val="1352A9CC3CD1471F843F85B0C7E695A3"/>
            </w:placeholder>
            <w15:color w:val="FFFF00"/>
          </w:sdtPr>
          <w:sdtEndPr/>
          <w:sdtContent>
            <w:sdt>
              <w:sdtPr>
                <w:rPr>
                  <w:color w:val="FF0000"/>
                </w:rPr>
                <w:id w:val="327176005"/>
                <w:placeholder>
                  <w:docPart w:val="163F6E6831414EC9B70497BA0DB866F4"/>
                </w:placeholder>
                <w15:color w:val="FFFF00"/>
              </w:sdtPr>
              <w:sdtEndPr/>
              <w:sdtContent>
                <w:tc>
                  <w:tcPr>
                    <w:tcW w:w="6069" w:type="dxa"/>
                    <w:gridSpan w:val="2"/>
                    <w:vAlign w:val="center"/>
                  </w:tcPr>
                  <w:p w:rsidR="007A5C59" w:rsidRPr="00C20C86" w:rsidRDefault="00EF69BF" w:rsidP="001C765D">
                    <w:pPr>
                      <w:pStyle w:val="afffff"/>
                      <w:cnfStyle w:val="000000010000" w:firstRow="0" w:lastRow="0" w:firstColumn="0" w:lastColumn="0" w:oddVBand="0" w:evenVBand="0" w:oddHBand="0" w:evenHBand="1" w:firstRowFirstColumn="0" w:firstRowLastColumn="0" w:lastRowFirstColumn="0" w:lastRowLastColumn="0"/>
                      <w:rPr>
                        <w:color w:val="FF0000"/>
                      </w:rPr>
                    </w:pPr>
                    <w:r w:rsidRPr="00EF69BF">
                      <w:rPr>
                        <w:color w:val="FF0000"/>
                      </w:rPr>
                      <w:t>Препараты должны соответствовать единым санитарно-эпидемиологическим и гигиеническим требованиям, пройти государственную регистрацию с внесением в Реестр свидетельств о государственной регистрации и разрешение для производства, реализации и использования</w:t>
                    </w:r>
                  </w:p>
                </w:tc>
              </w:sdtContent>
            </w:sdt>
          </w:sdtContent>
        </w:sdt>
      </w:tr>
      <w:tr w:rsidR="00E57F0A"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E57F0A" w:rsidRPr="0057727C" w:rsidRDefault="00E57F0A" w:rsidP="00E57F0A">
            <w:pPr>
              <w:pStyle w:val="ac"/>
              <w:numPr>
                <w:ilvl w:val="0"/>
                <w:numId w:val="6"/>
              </w:numPr>
              <w:suppressAutoHyphens/>
              <w:jc w:val="both"/>
            </w:pPr>
          </w:p>
        </w:tc>
        <w:tc>
          <w:tcPr>
            <w:tcW w:w="3118" w:type="dxa"/>
            <w:gridSpan w:val="2"/>
            <w:vAlign w:val="center"/>
          </w:tcPr>
          <w:p w:rsidR="00E57F0A" w:rsidRDefault="00E57F0A" w:rsidP="003B1E00">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rsidR="00E57F0A" w:rsidRPr="00B4490B" w:rsidRDefault="002A1576" w:rsidP="003B1E00">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460DB1A5B9E5446FAC97A36114610448"/>
                </w:placeholder>
                <w15:color w:val="FFFF00"/>
              </w:sdtPr>
              <w:sdtEndPr/>
              <w:sdtContent>
                <w:r w:rsidR="00E57F0A">
                  <w:rPr>
                    <w:noProof/>
                  </w:rPr>
                  <w:fldChar w:fldCharType="begin"/>
                </w:r>
                <w:r w:rsidR="00E57F0A">
                  <w:rPr>
                    <w:noProof/>
                  </w:rPr>
                  <w:instrText xml:space="preserve"> MERGEFIELD "Документ_о_СРО" </w:instrText>
                </w:r>
                <w:r w:rsidR="00E57F0A">
                  <w:rPr>
                    <w:noProof/>
                  </w:rPr>
                  <w:fldChar w:fldCharType="separate"/>
                </w:r>
                <w:r w:rsidR="00C971B0">
                  <w:rPr>
                    <w:noProof/>
                  </w:rPr>
                  <w:t>«Документ_о_СРО»</w:t>
                </w:r>
                <w:r w:rsidR="00E57F0A">
                  <w:rPr>
                    <w:noProof/>
                  </w:rPr>
                  <w:fldChar w:fldCharType="end"/>
                </w:r>
                <w:r w:rsidR="00E57F0A">
                  <w:t xml:space="preserve"> </w:t>
                </w:r>
              </w:sdtContent>
            </w:sdt>
          </w:p>
        </w:tc>
        <w:sdt>
          <w:sdtPr>
            <w:id w:val="58981127"/>
            <w:placeholder>
              <w:docPart w:val="8D01BC314C974D989B51F949C3F21D01"/>
            </w:placeholder>
            <w15:color w:val="FFFF00"/>
          </w:sdtPr>
          <w:sdtEndPr/>
          <w:sdtContent>
            <w:tc>
              <w:tcPr>
                <w:tcW w:w="6059" w:type="dxa"/>
                <w:vAlign w:val="center"/>
              </w:tcPr>
              <w:p w:rsidR="00E57F0A" w:rsidRDefault="00364CCE" w:rsidP="003B1E00">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sdtContent>
        </w:sdt>
      </w:tr>
      <w:tr w:rsidR="002E30A6"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F418F6E365004C3BA51F28119B53CC70"/>
              </w:placeholder>
              <w15:color w:val="FFFF00"/>
            </w:sdtPr>
            <w:sdtEndPr>
              <w:rPr>
                <w:noProof/>
              </w:rPr>
            </w:sdtEndPr>
            <w:sdtContent>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sdt>
          <w:sdtPr>
            <w:rPr>
              <w:color w:val="auto"/>
            </w:rPr>
            <w:id w:val="-678418893"/>
            <w:placeholder>
              <w:docPart w:val="D01E9DD2D53346249E2B6800B65EC410"/>
            </w:placeholder>
            <w15:color w:val="FFFF00"/>
          </w:sdtPr>
          <w:sdtEndPr/>
          <w:sdtContent>
            <w:sdt>
              <w:sdtPr>
                <w:rPr>
                  <w:color w:val="auto"/>
                </w:rPr>
                <w:id w:val="1793399717"/>
                <w:placeholder>
                  <w:docPart w:val="BE4B346365664DCF9061AE759380F99F"/>
                </w:placeholder>
                <w15:color w:val="FFFF00"/>
              </w:sdtPr>
              <w:sdtEndPr/>
              <w:sdtContent>
                <w:tc>
                  <w:tcPr>
                    <w:tcW w:w="6069" w:type="dxa"/>
                    <w:gridSpan w:val="2"/>
                    <w:vAlign w:val="center"/>
                  </w:tcPr>
                  <w:p w:rsidR="007A5C59" w:rsidRPr="002E30A6" w:rsidRDefault="00364CCE"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364CCE">
                      <w:rPr>
                        <w:color w:val="auto"/>
                      </w:rPr>
                      <w:t>Требование не установлено</w:t>
                    </w:r>
                  </w:p>
                </w:tc>
              </w:sdtContent>
            </w:sdt>
          </w:sdtContent>
        </w:sdt>
      </w:tr>
      <w:tr w:rsidR="00F75094"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75094" w:rsidRPr="0057727C" w:rsidRDefault="00F75094" w:rsidP="003B1E00">
            <w:pPr>
              <w:pStyle w:val="ac"/>
              <w:numPr>
                <w:ilvl w:val="0"/>
                <w:numId w:val="6"/>
              </w:numPr>
              <w:suppressAutoHyphens/>
              <w:jc w:val="both"/>
            </w:pPr>
          </w:p>
        </w:tc>
        <w:tc>
          <w:tcPr>
            <w:tcW w:w="3118" w:type="dxa"/>
            <w:gridSpan w:val="2"/>
            <w:vAlign w:val="center"/>
          </w:tcPr>
          <w:p w:rsidR="00F75094" w:rsidRPr="00E6737E" w:rsidRDefault="00F75094" w:rsidP="008D724D">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6059" w:type="dxa"/>
            <w:vAlign w:val="center"/>
          </w:tcPr>
          <w:p w:rsidR="00F75094" w:rsidRDefault="00364CCE" w:rsidP="003B1E00">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50536331" w:edGrp="everyone" w:displacedByCustomXml="next"/>
    <w:sdt>
      <w:sdtPr>
        <w:rPr>
          <w:b w:val="0"/>
        </w:rPr>
        <w:alias w:val="Специальные требования"/>
        <w:tag w:val="Специальные требования"/>
        <w:id w:val="798342438"/>
        <w:placeholder>
          <w:docPart w:val="0DFEB6D39402426AA1D827EEF33A9C1C"/>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F75094"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6069"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6069" w:type="dxa"/>
                <w:vAlign w:val="center"/>
              </w:tcPr>
              <w:p w:rsidR="00F75094" w:rsidRPr="00C736AB"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150536331"/>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765872090" w:edGrp="everyone" w:displacedByCustomXml="next"/>
    <w:sdt>
      <w:sdtPr>
        <w:rPr>
          <w:b w:val="0"/>
        </w:rPr>
        <w:alias w:val="Специальные требования"/>
        <w:tag w:val="Специальные требования"/>
        <w:id w:val="-692846911"/>
        <w:placeholder>
          <w:docPart w:val="DD5A46D19FC2434AA6EC1EB1E6B65850"/>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F75094"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6069"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6069" w:type="dxa"/>
                <w:vAlign w:val="center"/>
              </w:tcPr>
              <w:p w:rsidR="00F75094" w:rsidRPr="00C736AB" w:rsidRDefault="00364CCE" w:rsidP="003B1E00">
                <w:pPr>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D01C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6069" w:type="dxa"/>
                <w:vAlign w:val="center"/>
              </w:tcPr>
              <w:p w:rsidR="00F75094" w:rsidRDefault="00364CCE" w:rsidP="003B1E00">
                <w:pPr>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t>Требование не установлено</w:t>
                </w:r>
              </w:p>
            </w:tc>
          </w:tr>
        </w:tbl>
      </w:sdtContent>
    </w:sdt>
    <w:permEnd w:id="765872090"/>
    <w:p w:rsidR="00C307BB" w:rsidRPr="00736283" w:rsidRDefault="00C307BB" w:rsidP="00C307BB">
      <w:pPr>
        <w:pStyle w:val="113"/>
        <w:spacing w:line="240" w:lineRule="auto"/>
        <w:jc w:val="both"/>
      </w:pPr>
      <w:r w:rsidRPr="00736283">
        <w:t>Требования по обеспечению аванса</w:t>
      </w:r>
    </w:p>
    <w:permStart w:id="1834158396" w:edGrp="everyone" w:displacedByCustomXml="next"/>
    <w:sdt>
      <w:sdtPr>
        <w:rPr>
          <w:b w:val="0"/>
        </w:rPr>
        <w:alias w:val="Специальные требования"/>
        <w:tag w:val="Специальные требования"/>
        <w:id w:val="-582680519"/>
        <w:placeholder>
          <w:docPart w:val="F332AC66A5154028BA7E01BEB7A6374B"/>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C307BB" w:rsidRPr="00736283"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6069"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6069" w:type="dxa"/>
                <w:vAlign w:val="center"/>
              </w:tcPr>
              <w:p w:rsidR="00C307BB" w:rsidRPr="00736283"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C307BB"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6069" w:type="dxa"/>
                <w:vAlign w:val="center"/>
              </w:tcPr>
              <w:p w:rsidR="00C307BB" w:rsidRDefault="00364CCE"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1834158396"/>
    <w:p w:rsidR="0084050C" w:rsidRDefault="0084050C" w:rsidP="0084050C">
      <w:pPr>
        <w:pStyle w:val="113"/>
        <w:spacing w:line="240" w:lineRule="auto"/>
        <w:jc w:val="both"/>
      </w:pPr>
      <w:r w:rsidRPr="00C736AB">
        <w:t xml:space="preserve">Требование </w:t>
      </w:r>
      <w:r>
        <w:t>по безопасности и охране труда</w:t>
      </w:r>
    </w:p>
    <w:permStart w:id="288389848" w:edGrp="everyone" w:displacedByCustomXml="next"/>
    <w:sdt>
      <w:sdtPr>
        <w:rPr>
          <w:b w:val="0"/>
        </w:rPr>
        <w:alias w:val="Специальные требования"/>
        <w:tag w:val="Специальные требования"/>
        <w:id w:val="1860858097"/>
        <w:placeholder>
          <w:docPart w:val="43375E5840D1440CAB23776B12BA5E03"/>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84050C" w:rsidRPr="00736283"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3B1E00">
                <w:pPr>
                  <w:suppressAutoHyphens/>
                </w:pPr>
                <w:r w:rsidRPr="00736283">
                  <w:t>№</w:t>
                </w:r>
              </w:p>
            </w:tc>
            <w:tc>
              <w:tcPr>
                <w:tcW w:w="3118"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6069"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6069"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6069"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6069" w:type="dxa"/>
                <w:vAlign w:val="center"/>
              </w:tcPr>
              <w:p w:rsidR="0084050C"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6069"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6069"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bl>
      </w:sdtContent>
    </w:sdt>
    <w:permEnd w:id="288389848"/>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546482434" w:edGrp="everyone" w:displacedByCustomXml="next"/>
    <w:sdt>
      <w:sdtPr>
        <w:rPr>
          <w:b w:val="0"/>
        </w:rPr>
        <w:alias w:val="Специальные требования"/>
        <w:tag w:val="Специальные требования"/>
        <w:id w:val="-2078812785"/>
        <w:placeholder>
          <w:docPart w:val="498D59B0B57E42698D39BCD86841F5B1"/>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AA2F0D"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6069" w:type="dxa"/>
                <w:vAlign w:val="center"/>
              </w:tcPr>
              <w:p w:rsidR="00AA2F0D" w:rsidRPr="00C736AB"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permEnd w:id="1546482434"/>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lastRenderedPageBreak/>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83EA6D43327540D49A8A887E9E9A5472"/>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6129AB"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w:t>
      </w:r>
    </w:p>
    <w:p w:rsidR="003848FC" w:rsidRDefault="003848FC" w:rsidP="003848FC">
      <w:pPr>
        <w:pStyle w:val="111"/>
      </w:pPr>
      <w:proofErr w:type="spellStart"/>
      <w:r>
        <w:t>нковской</w:t>
      </w:r>
      <w:proofErr w:type="spellEnd"/>
      <w:r>
        <w:t xml:space="preserve">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lastRenderedPageBreak/>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lastRenderedPageBreak/>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lastRenderedPageBreak/>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DF8AC8496D5C40E8AF9AF87173016FA0"/>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C736AB">
        <w:t>.</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lastRenderedPageBreak/>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88914AE1EE6B48D8BEE20B45C0E9C5C2"/>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79100B7B3FE4ABBAC0618D9F2220DBE"/>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A1576">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2A1576">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A1576">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A1576">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2A1576">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2A1576">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t>Разъяснение положений документации о закупке</w:t>
      </w:r>
    </w:p>
    <w:p w:rsidR="00F55EE8" w:rsidRPr="002E30A6" w:rsidRDefault="00F55EE8" w:rsidP="00F55EE8">
      <w:pPr>
        <w:pStyle w:val="111"/>
        <w:rPr>
          <w:color w:val="auto"/>
        </w:rPr>
      </w:pPr>
      <w:r w:rsidRPr="002E30A6">
        <w:rPr>
          <w:color w:val="auto"/>
        </w:rPr>
        <w:lastRenderedPageBreak/>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2A1576">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2F375E" w:rsidRDefault="002A1576" w:rsidP="004860C4">
      <w:pPr>
        <w:pStyle w:val="111"/>
        <w:rPr>
          <w:color w:val="auto"/>
        </w:rPr>
      </w:pPr>
      <w:sdt>
        <w:sdtPr>
          <w:rPr>
            <w:color w:val="auto"/>
          </w:rPr>
          <w:alias w:val="Порядок подачи заявок"/>
          <w:tag w:val="Порядок подачи заявок"/>
          <w:id w:val="2118091559"/>
          <w:lock w:val="sdtLocked"/>
          <w:placeholder>
            <w:docPart w:val="88914AE1EE6B48D8BEE20B45C0E9C5C2"/>
          </w:placeholder>
          <w15:color w:val="00CCFF"/>
          <w:docPartList>
            <w:docPartGallery w:val="Quick Parts"/>
            <w:docPartCategory w:val="Документация о закупке: порядок подачи заявок"/>
          </w:docPartList>
        </w:sdtPr>
        <w:sdtEndPr/>
        <w:sdtContent>
          <w:r w:rsidR="00822180" w:rsidRPr="002F375E">
            <w:rPr>
              <w:color w:val="auto"/>
            </w:rPr>
            <w:t>Заявки подаются на</w:t>
          </w:r>
          <w:r w:rsidR="00264633" w:rsidRPr="002F375E">
            <w:rPr>
              <w:color w:val="auto"/>
            </w:rPr>
            <w:t xml:space="preserve"> официальном сайте организатора закупки п 2.4</w:t>
          </w:r>
          <w:r w:rsidR="00822180" w:rsidRPr="002F375E">
            <w:rPr>
              <w:color w:val="auto"/>
            </w:rPr>
            <w:t>.</w:t>
          </w:r>
        </w:sdtContent>
      </w:sdt>
      <w:r w:rsidR="004860C4" w:rsidRPr="002F375E">
        <w:rPr>
          <w:color w:val="auto"/>
        </w:rPr>
        <w:t xml:space="preserve"> По факту подачи заявки, участнику рекомендовано направить дополнительное уведомительное письмо на соответствующи</w:t>
      </w:r>
      <w:r w:rsidR="00264633" w:rsidRPr="002F375E">
        <w:rPr>
          <w:color w:val="auto"/>
        </w:rPr>
        <w:t>й эл адрес, указанный в п 1.18</w:t>
      </w:r>
      <w:r w:rsidR="00725558" w:rsidRPr="002F375E">
        <w:rPr>
          <w:color w:val="auto"/>
        </w:rPr>
        <w:t>.</w:t>
      </w:r>
    </w:p>
    <w:p w:rsidR="00B50985" w:rsidRPr="002F375E" w:rsidRDefault="00B50985" w:rsidP="00B50985">
      <w:pPr>
        <w:pStyle w:val="111"/>
        <w:rPr>
          <w:color w:val="auto"/>
        </w:rPr>
      </w:pPr>
      <w:r w:rsidRPr="002F375E">
        <w:rPr>
          <w:color w:val="auto"/>
        </w:rPr>
        <w:t>Оформленную и подписанную должным образом заявку (см. п. 5.3) необходимо</w:t>
      </w:r>
      <w:r w:rsidR="00264633" w:rsidRPr="002F375E">
        <w:rPr>
          <w:color w:val="auto"/>
        </w:rPr>
        <w:t xml:space="preserve"> добавить в архив и </w:t>
      </w:r>
      <w:r w:rsidR="004B54AB" w:rsidRPr="002F375E">
        <w:rPr>
          <w:color w:val="auto"/>
        </w:rPr>
        <w:t>вложить архив</w:t>
      </w:r>
      <w:r w:rsidR="00264633" w:rsidRPr="002F375E">
        <w:rPr>
          <w:color w:val="auto"/>
        </w:rPr>
        <w:t xml:space="preserve"> </w:t>
      </w:r>
      <w:r w:rsidR="004B54AB" w:rsidRPr="002F375E">
        <w:rPr>
          <w:color w:val="auto"/>
        </w:rPr>
        <w:t>в форму</w:t>
      </w:r>
      <w:r w:rsidR="00264633" w:rsidRPr="002F375E">
        <w:rPr>
          <w:color w:val="auto"/>
        </w:rPr>
        <w:t xml:space="preserve"> подачи заявки на участие в закупке</w:t>
      </w:r>
      <w:r w:rsidR="004B54AB" w:rsidRPr="002F375E">
        <w:rPr>
          <w:color w:val="auto"/>
        </w:rPr>
        <w:t>, предварительно заполнив все обязательные поля</w:t>
      </w:r>
      <w:r w:rsidRPr="002F375E">
        <w:rPr>
          <w:color w:val="auto"/>
        </w:rPr>
        <w:t>.</w:t>
      </w:r>
    </w:p>
    <w:p w:rsidR="00C84CED" w:rsidRPr="002F375E" w:rsidRDefault="003D45C9" w:rsidP="003D45C9">
      <w:pPr>
        <w:pStyle w:val="111"/>
        <w:rPr>
          <w:color w:val="auto"/>
        </w:rPr>
      </w:pPr>
      <w:r w:rsidRPr="002F375E">
        <w:rPr>
          <w:color w:val="auto"/>
        </w:rPr>
        <w:t xml:space="preserve">Размер одного </w:t>
      </w:r>
      <w:r w:rsidR="008043A4" w:rsidRPr="002F375E">
        <w:rPr>
          <w:color w:val="auto"/>
        </w:rPr>
        <w:t xml:space="preserve">архива </w:t>
      </w:r>
      <w:r w:rsidR="00701916" w:rsidRPr="002F375E">
        <w:rPr>
          <w:color w:val="auto"/>
        </w:rPr>
        <w:t xml:space="preserve">не должен превышать </w:t>
      </w:r>
      <w:r w:rsidR="008043A4" w:rsidRPr="002F375E">
        <w:rPr>
          <w:color w:val="auto"/>
        </w:rPr>
        <w:t>100</w:t>
      </w:r>
      <w:r w:rsidRPr="002F375E">
        <w:rPr>
          <w:color w:val="auto"/>
        </w:rPr>
        <w:t xml:space="preserve"> мегабайт.</w:t>
      </w:r>
    </w:p>
    <w:p w:rsidR="00BC611E" w:rsidRPr="002F375E" w:rsidRDefault="00BC611E" w:rsidP="00BC611E">
      <w:pPr>
        <w:pStyle w:val="111"/>
        <w:rPr>
          <w:color w:val="auto"/>
        </w:rPr>
      </w:pPr>
      <w:r w:rsidRPr="002F375E">
        <w:rPr>
          <w:color w:val="auto"/>
        </w:rPr>
        <w:t>Заявку можно исправить, отозвав заявку с ошибкой</w:t>
      </w:r>
      <w:r w:rsidR="004A7A1C" w:rsidRPr="002F375E">
        <w:rPr>
          <w:color w:val="auto"/>
        </w:rPr>
        <w:t>,</w:t>
      </w:r>
      <w:r w:rsidR="008043A4" w:rsidRPr="002F375E">
        <w:rPr>
          <w:color w:val="auto"/>
        </w:rPr>
        <w:t xml:space="preserve"> уве</w:t>
      </w:r>
      <w:r w:rsidR="004A7A1C" w:rsidRPr="002F375E">
        <w:rPr>
          <w:color w:val="auto"/>
        </w:rPr>
        <w:t>домив</w:t>
      </w:r>
      <w:r w:rsidR="008043A4" w:rsidRPr="002F375E">
        <w:rPr>
          <w:color w:val="auto"/>
        </w:rPr>
        <w:t xml:space="preserve"> куратора закупки по почте,</w:t>
      </w:r>
      <w:r w:rsidRPr="002F375E">
        <w:rPr>
          <w:color w:val="auto"/>
        </w:rPr>
        <w:t xml:space="preserve"> и подав взамен исправленную заявку</w:t>
      </w:r>
      <w:r w:rsidR="008043A4" w:rsidRPr="002F375E">
        <w:rPr>
          <w:color w:val="auto"/>
        </w:rPr>
        <w:t xml:space="preserve"> в соответствие с </w:t>
      </w:r>
      <w:proofErr w:type="spellStart"/>
      <w:r w:rsidR="008043A4" w:rsidRPr="002F375E">
        <w:rPr>
          <w:color w:val="auto"/>
        </w:rPr>
        <w:t>п.п</w:t>
      </w:r>
      <w:proofErr w:type="spellEnd"/>
      <w:r w:rsidR="008043A4" w:rsidRPr="002F375E">
        <w:rPr>
          <w:color w:val="auto"/>
        </w:rPr>
        <w:t>. 6.5.4 – 6.5.5</w:t>
      </w:r>
      <w:r w:rsidRPr="002F375E">
        <w:rPr>
          <w:color w:val="auto"/>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4" w:name="_Ref5457343"/>
      <w:r w:rsidRPr="002E30A6">
        <w:rPr>
          <w:color w:val="auto"/>
        </w:rPr>
        <w:t>Участие консорциума в закупке</w:t>
      </w:r>
      <w:bookmarkEnd w:id="14"/>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1206F5">
      <w:pPr>
        <w:pStyle w:val="111"/>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595496">
      <w:pPr>
        <w:pStyle w:val="111"/>
        <w:rPr>
          <w:color w:val="auto"/>
        </w:rPr>
      </w:pPr>
      <w:r w:rsidRPr="002E30A6">
        <w:rPr>
          <w:color w:val="auto"/>
        </w:rPr>
        <w:lastRenderedPageBreak/>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2A1576" w:rsidP="008A76BB">
      <w:pPr>
        <w:pStyle w:val="a0"/>
        <w:rPr>
          <w:color w:val="auto"/>
        </w:rPr>
      </w:pPr>
      <w:sdt>
        <w:sdtPr>
          <w:rPr>
            <w:color w:val="auto"/>
          </w:rPr>
          <w:alias w:val="Определения победителя"/>
          <w:tag w:val="Определения победителя"/>
          <w:id w:val="-121613066"/>
          <w:lock w:val="sdtLocked"/>
          <w:placeholder>
            <w:docPart w:val="88914AE1EE6B48D8BEE20B45C0E9C5C2"/>
          </w:placeholder>
          <w15:color w:val="00CCFF"/>
          <w:docPartList>
            <w:docPartGallery w:val="Quick Parts"/>
            <w:docPartCategory w:val="Документация о закупке: определение победителя"/>
          </w:docPartList>
        </w:sdtPr>
        <w:sdtEnd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8914AE1EE6B48D8BEE20B45C0E9C5C2"/>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2F375E">
        <w:t>75%</w:t>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2A1576">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lastRenderedPageBreak/>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F7A9C1CC961241D9BBF4CBEB70EAF63F"/>
        </w:placeholder>
        <w15:color w:val="00CCFF"/>
        <w:docPartList>
          <w:docPartGallery w:val="Quick Parts"/>
          <w:docPartCategory w:val="Документация о закупке: дозапрос"/>
        </w:docPartList>
      </w:sdtPr>
      <w:sdtEnd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1388844B9F974B279C5751A4E9924A7E"/>
          </w:placeholder>
          <w15:color w:val="FFFF00"/>
        </w:sdtPr>
        <w:sdtEndPr>
          <w:rPr>
            <w:rStyle w:val="aff9"/>
          </w:rPr>
        </w:sdtEndPr>
        <w:sdtContent>
          <w:r w:rsidR="005A1B87">
            <w:rPr>
              <w:rStyle w:val="aff9"/>
              <w:color w:val="auto"/>
            </w:rPr>
            <w:t>3</w:t>
          </w:r>
        </w:sdtContent>
      </w:sdt>
      <w:bookmarkEnd w:id="19"/>
      <w:r w:rsidR="005F6B5F" w:rsidRPr="002E30A6">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1388844B9F974B279C5751A4E9924A7E"/>
          </w:placeholder>
          <w15:color w:val="FFFF00"/>
        </w:sdtPr>
        <w:sdtEndPr>
          <w:rPr>
            <w:rStyle w:val="aff9"/>
          </w:rPr>
        </w:sdtEndPr>
        <w:sdtContent>
          <w:r w:rsidR="002F375E">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865842">
      <w:pPr>
        <w:pStyle w:val="a0"/>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1388844B9F974B279C5751A4E9924A7E"/>
          </w:placeholder>
          <w15:color w:val="FFFF00"/>
        </w:sdtPr>
        <w:sdtEndPr>
          <w:rPr>
            <w:rStyle w:val="aff9"/>
          </w:rPr>
        </w:sdtEndPr>
        <w:sdtContent>
          <w:r w:rsidR="004B3849" w:rsidRPr="00A0350F">
            <w:rPr>
              <w:rStyle w:val="aff9"/>
            </w:rPr>
            <w:t>предметом договора являются</w:t>
          </w:r>
          <w:r w:rsidR="004B3849">
            <w:rPr>
              <w:rStyle w:val="aff9"/>
            </w:rPr>
            <w:t xml:space="preserve"> услуги по </w:t>
          </w:r>
          <w:sdt>
            <w:sdtPr>
              <w:alias w:val="Предмет договора"/>
              <w:tag w:val="Предмет договора"/>
              <w:id w:val="-1184820475"/>
              <w:placeholder>
                <w:docPart w:val="BD9DF31B6D8341B6AAFD293D8650A73D"/>
              </w:placeholder>
              <w15:color w:val="FFFF00"/>
            </w:sdtPr>
            <w:sdtEndPr>
              <w:rPr>
                <w:b/>
              </w:rPr>
            </w:sdtEndPr>
            <w:sdtContent>
              <w:r w:rsidR="0098317E" w:rsidRPr="00143F37">
                <w:rPr>
                  <w:rStyle w:val="aff9"/>
                </w:rPr>
                <w:t>очистка (обработка сорбентами) загрязненного нефтепродуктами щебня и грунта под маслонаполненным оборудованием</w:t>
              </w:r>
            </w:sdtContent>
          </w:sdt>
        </w:sdtContent>
      </w:sdt>
      <w:r w:rsidR="00C07F23" w:rsidRPr="002E30A6">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88914AE1EE6B48D8BEE20B45C0E9C5C2"/>
        </w:placeholder>
        <w15:color w:val="00CCFF"/>
        <w:docPartList>
          <w:docPartGallery w:val="Quick Parts"/>
          <w:docPartCategory w:val="Документация о закупке: сравнение цен"/>
        </w:docPartList>
      </w:sdtPr>
      <w:sdtEnd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lastRenderedPageBreak/>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88914AE1EE6B48D8BEE20B45C0E9C5C2"/>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lastRenderedPageBreak/>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2A1576" w:rsidP="00FD7697">
      <w:pPr>
        <w:pStyle w:val="111"/>
        <w:rPr>
          <w:color w:val="auto"/>
        </w:rPr>
      </w:pPr>
      <w:sdt>
        <w:sdtPr>
          <w:rPr>
            <w:color w:val="auto"/>
          </w:rPr>
          <w:alias w:val="Заключение договора"/>
          <w:tag w:val="Заключение договора"/>
          <w:id w:val="1028451099"/>
          <w:lock w:val="sdtLocked"/>
          <w:placeholder>
            <w:docPart w:val="88914AE1EE6B48D8BEE20B45C0E9C5C2"/>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9D5244" w:rsidRDefault="009D5244" w:rsidP="009D5244">
      <w:pPr>
        <w:pStyle w:val="111"/>
        <w:numPr>
          <w:ilvl w:val="0"/>
          <w:numId w:val="0"/>
        </w:numPr>
        <w:rPr>
          <w:color w:val="auto"/>
        </w:rPr>
        <w:sectPr w:rsidR="009D5244" w:rsidSect="004B3849">
          <w:pgSz w:w="11906" w:h="16838"/>
          <w:pgMar w:top="567" w:right="424" w:bottom="993" w:left="1701" w:header="709" w:footer="709" w:gutter="0"/>
          <w:cols w:space="708"/>
          <w:docGrid w:linePitch="360"/>
        </w:sectPr>
      </w:pPr>
    </w:p>
    <w:tbl>
      <w:tblPr>
        <w:tblW w:w="5000" w:type="pct"/>
        <w:tblCellMar>
          <w:top w:w="28" w:type="dxa"/>
          <w:left w:w="28" w:type="dxa"/>
          <w:bottom w:w="28" w:type="dxa"/>
          <w:right w:w="28" w:type="dxa"/>
        </w:tblCellMar>
        <w:tblLook w:val="04A0" w:firstRow="1" w:lastRow="0" w:firstColumn="1" w:lastColumn="0" w:noHBand="0" w:noVBand="1"/>
      </w:tblPr>
      <w:tblGrid>
        <w:gridCol w:w="510"/>
        <w:gridCol w:w="1050"/>
        <w:gridCol w:w="1354"/>
        <w:gridCol w:w="1020"/>
        <w:gridCol w:w="4256"/>
        <w:gridCol w:w="1180"/>
        <w:gridCol w:w="1238"/>
        <w:gridCol w:w="3961"/>
      </w:tblGrid>
      <w:tr w:rsidR="009D5244" w:rsidRPr="00763D0D" w:rsidTr="00912581">
        <w:trPr>
          <w:trHeight w:val="675"/>
        </w:trPr>
        <w:tc>
          <w:tcPr>
            <w:tcW w:w="1560" w:type="dxa"/>
            <w:gridSpan w:val="2"/>
            <w:tcBorders>
              <w:top w:val="nil"/>
              <w:left w:val="nil"/>
              <w:bottom w:val="nil"/>
              <w:right w:val="nil"/>
            </w:tcBorders>
            <w:shd w:val="clear" w:color="auto" w:fill="auto"/>
            <w:vAlign w:val="center"/>
            <w:hideMark/>
          </w:tcPr>
          <w:p w:rsidR="009D5244" w:rsidRPr="00763D0D" w:rsidRDefault="009D5244" w:rsidP="00912581">
            <w:pPr>
              <w:rPr>
                <w:rFonts w:ascii="Times New Roman" w:eastAsia="Times New Roman" w:hAnsi="Times New Roman" w:cs="Times New Roman"/>
                <w:b/>
                <w:bCs/>
                <w:i/>
                <w:iCs/>
                <w:sz w:val="16"/>
                <w:szCs w:val="16"/>
                <w:lang w:eastAsia="ru-RU"/>
              </w:rPr>
            </w:pPr>
            <w:r w:rsidRPr="00763D0D">
              <w:rPr>
                <w:rFonts w:ascii="Times New Roman" w:eastAsia="Times New Roman" w:hAnsi="Times New Roman" w:cs="Times New Roman"/>
                <w:b/>
                <w:bCs/>
                <w:i/>
                <w:iCs/>
                <w:sz w:val="16"/>
                <w:szCs w:val="16"/>
                <w:lang w:eastAsia="ru-RU"/>
              </w:rPr>
              <w:lastRenderedPageBreak/>
              <w:t xml:space="preserve">Предмет закупки </w:t>
            </w:r>
          </w:p>
        </w:tc>
        <w:tc>
          <w:tcPr>
            <w:tcW w:w="13009" w:type="dxa"/>
            <w:gridSpan w:val="6"/>
            <w:tcBorders>
              <w:top w:val="nil"/>
              <w:left w:val="nil"/>
              <w:bottom w:val="nil"/>
              <w:right w:val="nil"/>
            </w:tcBorders>
            <w:shd w:val="clear" w:color="auto" w:fill="auto"/>
            <w:vAlign w:val="center"/>
            <w:hideMark/>
          </w:tcPr>
          <w:p w:rsidR="009D5244" w:rsidRPr="00763D0D" w:rsidRDefault="00247C59" w:rsidP="00912581">
            <w:pPr>
              <w:rPr>
                <w:rFonts w:ascii="Times New Roman" w:eastAsia="Times New Roman" w:hAnsi="Times New Roman" w:cs="Times New Roman"/>
                <w:b/>
                <w:bCs/>
                <w:i/>
                <w:iCs/>
                <w:sz w:val="16"/>
                <w:szCs w:val="16"/>
                <w:lang w:eastAsia="ru-RU"/>
              </w:rPr>
            </w:pPr>
            <w:r w:rsidRPr="00247C59">
              <w:rPr>
                <w:rFonts w:ascii="Times New Roman" w:eastAsia="Times New Roman" w:hAnsi="Times New Roman" w:cs="Times New Roman"/>
                <w:b/>
                <w:bCs/>
                <w:i/>
                <w:iCs/>
                <w:sz w:val="16"/>
                <w:szCs w:val="16"/>
                <w:lang w:eastAsia="ru-RU"/>
              </w:rPr>
              <w:t xml:space="preserve">Очистка (обработка сорбентами) загрязненного нефтепродуктами щебня и грунта под маслонаполненным оборудованием </w:t>
            </w:r>
            <w:proofErr w:type="spellStart"/>
            <w:r w:rsidRPr="00247C59">
              <w:rPr>
                <w:rFonts w:ascii="Times New Roman" w:eastAsia="Times New Roman" w:hAnsi="Times New Roman" w:cs="Times New Roman"/>
                <w:b/>
                <w:bCs/>
                <w:i/>
                <w:iCs/>
                <w:sz w:val="16"/>
                <w:szCs w:val="16"/>
                <w:lang w:eastAsia="ru-RU"/>
              </w:rPr>
              <w:t>Ондской</w:t>
            </w:r>
            <w:proofErr w:type="spellEnd"/>
            <w:r w:rsidRPr="00247C59">
              <w:rPr>
                <w:rFonts w:ascii="Times New Roman" w:eastAsia="Times New Roman" w:hAnsi="Times New Roman" w:cs="Times New Roman"/>
                <w:b/>
                <w:bCs/>
                <w:i/>
                <w:iCs/>
                <w:sz w:val="16"/>
                <w:szCs w:val="16"/>
                <w:lang w:eastAsia="ru-RU"/>
              </w:rPr>
              <w:t xml:space="preserve"> ГЭС</w:t>
            </w:r>
          </w:p>
        </w:tc>
      </w:tr>
      <w:tr w:rsidR="009D5244" w:rsidRPr="00763D0D" w:rsidTr="00912581">
        <w:trPr>
          <w:trHeight w:val="1050"/>
        </w:trPr>
        <w:tc>
          <w:tcPr>
            <w:tcW w:w="510" w:type="dxa"/>
            <w:tcBorders>
              <w:top w:val="single" w:sz="8" w:space="0" w:color="auto"/>
              <w:left w:val="single" w:sz="8" w:space="0" w:color="auto"/>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w:t>
            </w:r>
          </w:p>
        </w:tc>
        <w:tc>
          <w:tcPr>
            <w:tcW w:w="1050"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Вид критерия</w:t>
            </w:r>
          </w:p>
        </w:tc>
        <w:tc>
          <w:tcPr>
            <w:tcW w:w="1354"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c>
          <w:tcPr>
            <w:tcW w:w="1020"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Максимальный вес критерия</w:t>
            </w:r>
          </w:p>
        </w:tc>
        <w:tc>
          <w:tcPr>
            <w:tcW w:w="4256"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Порядок оценки рейтинга</w:t>
            </w:r>
          </w:p>
        </w:tc>
        <w:tc>
          <w:tcPr>
            <w:tcW w:w="1180" w:type="dxa"/>
            <w:tcBorders>
              <w:top w:val="single" w:sz="8" w:space="0" w:color="auto"/>
              <w:left w:val="nil"/>
              <w:bottom w:val="single" w:sz="8" w:space="0" w:color="auto"/>
              <w:right w:val="nil"/>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Предельный (начальный) показатель</w:t>
            </w:r>
          </w:p>
        </w:tc>
        <w:tc>
          <w:tcPr>
            <w:tcW w:w="1238" w:type="dxa"/>
            <w:tcBorders>
              <w:top w:val="single" w:sz="8" w:space="0" w:color="auto"/>
              <w:left w:val="single" w:sz="4" w:space="0" w:color="auto"/>
              <w:bottom w:val="single" w:sz="8" w:space="0" w:color="auto"/>
              <w:right w:val="nil"/>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Предпочтительный показатель</w:t>
            </w:r>
          </w:p>
        </w:tc>
        <w:tc>
          <w:tcPr>
            <w:tcW w:w="3961" w:type="dxa"/>
            <w:tcBorders>
              <w:top w:val="single" w:sz="8" w:space="0" w:color="auto"/>
              <w:left w:val="single" w:sz="4" w:space="0" w:color="auto"/>
              <w:bottom w:val="single" w:sz="8" w:space="0" w:color="auto"/>
              <w:right w:val="single" w:sz="8"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r>
      <w:tr w:rsidR="009D5244" w:rsidRPr="00763D0D" w:rsidTr="00912581">
        <w:trPr>
          <w:trHeight w:val="1142"/>
        </w:trPr>
        <w:tc>
          <w:tcPr>
            <w:tcW w:w="510" w:type="dxa"/>
            <w:tcBorders>
              <w:top w:val="nil"/>
              <w:left w:val="single" w:sz="8" w:space="0" w:color="auto"/>
              <w:bottom w:val="nil"/>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b/>
                <w:bCs/>
                <w:color w:val="000000"/>
                <w:sz w:val="16"/>
                <w:szCs w:val="16"/>
                <w:lang w:eastAsia="ru-RU"/>
              </w:rPr>
              <w:t>1</w:t>
            </w:r>
          </w:p>
        </w:tc>
        <w:tc>
          <w:tcPr>
            <w:tcW w:w="1050" w:type="dxa"/>
            <w:tcBorders>
              <w:top w:val="nil"/>
              <w:left w:val="single" w:sz="4" w:space="0" w:color="auto"/>
              <w:bottom w:val="single" w:sz="4" w:space="0" w:color="auto"/>
              <w:right w:val="single" w:sz="8" w:space="0" w:color="auto"/>
            </w:tcBorders>
            <w:shd w:val="clear" w:color="auto" w:fill="auto"/>
            <w:vAlign w:val="center"/>
            <w:hideMark/>
          </w:tcPr>
          <w:p w:rsidR="009D5244" w:rsidRPr="00763D0D" w:rsidRDefault="002A1576" w:rsidP="00912581">
            <w:pPr>
              <w:jc w:val="center"/>
              <w:rPr>
                <w:rFonts w:ascii="Times New Roman" w:eastAsia="Times New Roman" w:hAnsi="Times New Roman" w:cs="Times New Roman"/>
                <w:b/>
                <w:bCs/>
                <w:color w:val="C65911"/>
                <w:sz w:val="16"/>
                <w:szCs w:val="16"/>
                <w:lang w:eastAsia="ru-RU"/>
              </w:rPr>
            </w:pPr>
            <w:hyperlink r:id="rId17" w:anchor="'Табл. №1 (вес критериев)'!E1" w:history="1">
              <w:r w:rsidR="009D5244" w:rsidRPr="00763D0D">
                <w:rPr>
                  <w:rFonts w:ascii="Times New Roman" w:eastAsia="Times New Roman" w:hAnsi="Times New Roman" w:cs="Times New Roman"/>
                  <w:b/>
                  <w:bCs/>
                  <w:color w:val="C65911"/>
                  <w:sz w:val="16"/>
                  <w:szCs w:val="16"/>
                  <w:lang w:eastAsia="ru-RU"/>
                </w:rPr>
                <w:t>Ценовые</w:t>
              </w:r>
            </w:hyperlink>
          </w:p>
        </w:tc>
        <w:tc>
          <w:tcPr>
            <w:tcW w:w="1354"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Предложенная участником цена договора</w:t>
            </w:r>
          </w:p>
        </w:tc>
        <w:tc>
          <w:tcPr>
            <w:tcW w:w="1020"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97</w:t>
            </w: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color w:val="000000"/>
                <w:sz w:val="16"/>
                <w:szCs w:val="16"/>
                <w:lang w:eastAsia="ru-RU"/>
              </w:rPr>
            </w:pPr>
            <w:proofErr w:type="spellStart"/>
            <w:r w:rsidRPr="00763D0D">
              <w:rPr>
                <w:rFonts w:ascii="Times New Roman" w:eastAsia="Times New Roman" w:hAnsi="Times New Roman" w:cs="Times New Roman"/>
                <w:color w:val="000000"/>
                <w:sz w:val="16"/>
                <w:szCs w:val="16"/>
                <w:lang w:eastAsia="ru-RU"/>
              </w:rPr>
              <w:t>Rk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Wk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Ok</w:t>
            </w:r>
            <w:proofErr w:type="spellEnd"/>
            <w:r w:rsidRPr="00763D0D">
              <w:rPr>
                <w:rFonts w:ascii="Times New Roman" w:eastAsia="Times New Roman" w:hAnsi="Times New Roman" w:cs="Times New Roman"/>
                <w:color w:val="000000"/>
                <w:sz w:val="16"/>
                <w:szCs w:val="16"/>
                <w:lang w:eastAsia="ru-RU"/>
              </w:rPr>
              <w:t>) / (</w:t>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Tk</w:t>
            </w:r>
            <w:proofErr w:type="spellEnd"/>
            <w:r w:rsidRPr="00763D0D">
              <w:rPr>
                <w:rFonts w:ascii="Times New Roman" w:eastAsia="Times New Roman" w:hAnsi="Times New Roman" w:cs="Times New Roman"/>
                <w:color w:val="000000"/>
                <w:sz w:val="16"/>
                <w:szCs w:val="16"/>
                <w:lang w:eastAsia="ru-RU"/>
              </w:rPr>
              <w:t>)), где</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Rk</w:t>
            </w:r>
            <w:proofErr w:type="spellEnd"/>
            <w:r w:rsidRPr="00763D0D">
              <w:rPr>
                <w:rFonts w:ascii="Times New Roman" w:eastAsia="Times New Roman" w:hAnsi="Times New Roman" w:cs="Times New Roman"/>
                <w:color w:val="000000"/>
                <w:sz w:val="16"/>
                <w:szCs w:val="16"/>
                <w:lang w:eastAsia="ru-RU"/>
              </w:rPr>
              <w:t>— рейтинг заявки относительно критерия,</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Wk</w:t>
            </w:r>
            <w:proofErr w:type="spellEnd"/>
            <w:r w:rsidRPr="00763D0D">
              <w:rPr>
                <w:rFonts w:ascii="Times New Roman" w:eastAsia="Times New Roman" w:hAnsi="Times New Roman" w:cs="Times New Roman"/>
                <w:color w:val="000000"/>
                <w:sz w:val="16"/>
                <w:szCs w:val="16"/>
                <w:lang w:eastAsia="ru-RU"/>
              </w:rPr>
              <w:t>— вес критерия,</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предельное оцениваемое предложение (состояние) (НМЦД),</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Ok</w:t>
            </w:r>
            <w:proofErr w:type="spellEnd"/>
            <w:r w:rsidRPr="00763D0D">
              <w:rPr>
                <w:rFonts w:ascii="Times New Roman" w:eastAsia="Times New Roman" w:hAnsi="Times New Roman" w:cs="Times New Roman"/>
                <w:color w:val="000000"/>
                <w:sz w:val="16"/>
                <w:szCs w:val="16"/>
                <w:lang w:eastAsia="ru-RU"/>
              </w:rPr>
              <w:t>— оцениваемое предложение (состояние) участника,</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Tk</w:t>
            </w:r>
            <w:proofErr w:type="spellEnd"/>
            <w:r w:rsidRPr="00763D0D">
              <w:rPr>
                <w:rFonts w:ascii="Times New Roman" w:eastAsia="Times New Roman" w:hAnsi="Times New Roman" w:cs="Times New Roman"/>
                <w:color w:val="000000"/>
                <w:sz w:val="16"/>
                <w:szCs w:val="16"/>
                <w:lang w:eastAsia="ru-RU"/>
              </w:rPr>
              <w:t xml:space="preserve">— предпочитаемое оцениваемое предложение (предложение участника с минимальной ценой ) </w:t>
            </w:r>
          </w:p>
        </w:tc>
        <w:tc>
          <w:tcPr>
            <w:tcW w:w="1180"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НМЦД (по каждому лоту)</w:t>
            </w:r>
          </w:p>
        </w:tc>
        <w:tc>
          <w:tcPr>
            <w:tcW w:w="1238" w:type="dxa"/>
            <w:tcBorders>
              <w:top w:val="nil"/>
              <w:left w:val="nil"/>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color w:val="000000"/>
                <w:sz w:val="16"/>
                <w:szCs w:val="16"/>
                <w:lang w:eastAsia="ru-RU"/>
              </w:rPr>
              <w:t>Минимальное предложение</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color w:val="000000"/>
                <w:sz w:val="16"/>
                <w:szCs w:val="16"/>
                <w:lang w:eastAsia="ru-RU"/>
              </w:rPr>
            </w:pPr>
            <w:r w:rsidRPr="00763D0D">
              <w:rPr>
                <w:rFonts w:ascii="Times New Roman" w:eastAsia="Times New Roman" w:hAnsi="Times New Roman" w:cs="Times New Roman"/>
                <w:i/>
                <w:iCs/>
                <w:color w:val="000000"/>
                <w:sz w:val="16"/>
                <w:szCs w:val="16"/>
                <w:lang w:eastAsia="ru-RU"/>
              </w:rPr>
              <w:t>Определяется по ценовому предложению участника</w:t>
            </w:r>
          </w:p>
        </w:tc>
      </w:tr>
      <w:tr w:rsidR="009D5244" w:rsidRPr="00763D0D" w:rsidTr="00912581">
        <w:trPr>
          <w:trHeight w:val="918"/>
        </w:trPr>
        <w:tc>
          <w:tcPr>
            <w:tcW w:w="510" w:type="dxa"/>
            <w:vMerge w:val="restart"/>
            <w:tcBorders>
              <w:top w:val="single" w:sz="8" w:space="0" w:color="auto"/>
              <w:left w:val="single" w:sz="8" w:space="0" w:color="auto"/>
              <w:right w:val="single" w:sz="4" w:space="0" w:color="auto"/>
            </w:tcBorders>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2 </w:t>
            </w:r>
          </w:p>
        </w:tc>
        <w:tc>
          <w:tcPr>
            <w:tcW w:w="1050" w:type="dxa"/>
            <w:vMerge w:val="restart"/>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jc w:val="center"/>
              <w:rPr>
                <w:rFonts w:ascii="Times New Roman" w:eastAsia="Times New Roman" w:hAnsi="Times New Roman" w:cs="Times New Roman"/>
                <w:b/>
                <w:bCs/>
                <w:color w:val="0563C1"/>
                <w:sz w:val="16"/>
                <w:szCs w:val="16"/>
                <w:lang w:eastAsia="ru-RU"/>
              </w:rPr>
            </w:pPr>
            <w:r w:rsidRPr="00763D0D">
              <w:rPr>
                <w:rFonts w:ascii="Times New Roman" w:eastAsia="Times New Roman" w:hAnsi="Times New Roman" w:cs="Times New Roman"/>
                <w:b/>
                <w:bCs/>
                <w:color w:val="0563C1"/>
                <w:sz w:val="16"/>
                <w:szCs w:val="16"/>
                <w:lang w:eastAsia="ru-RU"/>
              </w:rPr>
              <w:t>Неценовые</w:t>
            </w:r>
          </w:p>
        </w:tc>
        <w:tc>
          <w:tcPr>
            <w:tcW w:w="1354"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Судебные решения</w:t>
            </w:r>
          </w:p>
        </w:tc>
        <w:tc>
          <w:tcPr>
            <w:tcW w:w="102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w:t>
            </w:r>
          </w:p>
        </w:tc>
        <w:tc>
          <w:tcPr>
            <w:tcW w:w="4256" w:type="dxa"/>
            <w:tcBorders>
              <w:top w:val="single" w:sz="8" w:space="0" w:color="auto"/>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Наличие судебных решений –  0 баллов</w:t>
            </w:r>
          </w:p>
        </w:tc>
        <w:tc>
          <w:tcPr>
            <w:tcW w:w="118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 (Имеются)</w:t>
            </w:r>
          </w:p>
        </w:tc>
        <w:tc>
          <w:tcPr>
            <w:tcW w:w="1238"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1 (Отсутствуют)</w:t>
            </w:r>
          </w:p>
        </w:tc>
        <w:tc>
          <w:tcPr>
            <w:tcW w:w="3961"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 xml:space="preserve">Информация о вступивших в силу судебных решениях с участием лиц, указанных в приложении №1 к положению о закупке товаров, работ, услуг ПАО «Иркутскэнерго», или принятых участником закупки претензиях лиц, указанных в приложении №1 к положению о закупке товаров, работ, услуг ПАО «Иркутскэнерго» заказчика — за последние 36 месяцев до дня рассмотрения заявок участников и признающих участника закупки не исполнившим или </w:t>
            </w:r>
            <w:proofErr w:type="spellStart"/>
            <w:r w:rsidRPr="00763D0D">
              <w:rPr>
                <w:rFonts w:ascii="Times New Roman" w:eastAsia="Times New Roman" w:hAnsi="Times New Roman" w:cs="Times New Roman"/>
                <w:i/>
                <w:iCs/>
                <w:sz w:val="16"/>
                <w:szCs w:val="16"/>
                <w:lang w:eastAsia="ru-RU"/>
              </w:rPr>
              <w:t>ненадлежаще</w:t>
            </w:r>
            <w:proofErr w:type="spellEnd"/>
            <w:r w:rsidRPr="00763D0D">
              <w:rPr>
                <w:rFonts w:ascii="Times New Roman" w:eastAsia="Times New Roman" w:hAnsi="Times New Roman" w:cs="Times New Roman"/>
                <w:i/>
                <w:iCs/>
                <w:sz w:val="16"/>
                <w:szCs w:val="16"/>
                <w:lang w:eastAsia="ru-RU"/>
              </w:rPr>
              <w:t xml:space="preserve"> исполнившим обязательства по договорам.</w:t>
            </w:r>
          </w:p>
        </w:tc>
      </w:tr>
      <w:tr w:rsidR="009D5244" w:rsidRPr="00763D0D" w:rsidTr="00912581">
        <w:trPr>
          <w:trHeight w:val="351"/>
        </w:trPr>
        <w:tc>
          <w:tcPr>
            <w:tcW w:w="510" w:type="dxa"/>
            <w:vMerge/>
            <w:tcBorders>
              <w:left w:val="single" w:sz="8"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354" w:type="dxa"/>
            <w:vMerge/>
            <w:tcBorders>
              <w:top w:val="single" w:sz="8" w:space="0" w:color="auto"/>
              <w:left w:val="single" w:sz="8"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020"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b/>
                <w:bCs/>
                <w:i/>
                <w:iCs/>
                <w:color w:val="000000"/>
                <w:sz w:val="16"/>
                <w:szCs w:val="16"/>
                <w:lang w:eastAsia="ru-RU"/>
              </w:rPr>
            </w:pP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Отсутствие судебных решений – 1 балл</w:t>
            </w:r>
          </w:p>
        </w:tc>
        <w:tc>
          <w:tcPr>
            <w:tcW w:w="1180"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238"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3961" w:type="dxa"/>
            <w:vMerge/>
            <w:tcBorders>
              <w:top w:val="single" w:sz="8"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i/>
                <w:iCs/>
                <w:sz w:val="16"/>
                <w:szCs w:val="16"/>
                <w:lang w:eastAsia="ru-RU"/>
              </w:rPr>
            </w:pPr>
          </w:p>
        </w:tc>
      </w:tr>
      <w:tr w:rsidR="009D5244" w:rsidRPr="00763D0D" w:rsidTr="00912581">
        <w:trPr>
          <w:trHeight w:val="1890"/>
        </w:trPr>
        <w:tc>
          <w:tcPr>
            <w:tcW w:w="510" w:type="dxa"/>
            <w:tcBorders>
              <w:top w:val="single" w:sz="8" w:space="0" w:color="auto"/>
              <w:left w:val="single" w:sz="8" w:space="0" w:color="auto"/>
              <w:bottom w:val="single" w:sz="8" w:space="0" w:color="000000"/>
              <w:right w:val="single" w:sz="4" w:space="0" w:color="auto"/>
            </w:tcBorders>
            <w:vAlign w:val="center"/>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3</w:t>
            </w: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354"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договоров</w:t>
            </w:r>
          </w:p>
        </w:tc>
        <w:tc>
          <w:tcPr>
            <w:tcW w:w="1020"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1,5</w:t>
            </w:r>
          </w:p>
        </w:tc>
        <w:tc>
          <w:tcPr>
            <w:tcW w:w="4256"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где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рейтинг заявки относительно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вес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предельное оцениваемое предложение (состояние),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оцениваемое предложение (состояние) участника,</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xml:space="preserve">— предпочитаемое оцениваемое предложение (состояние) </w:t>
            </w:r>
          </w:p>
        </w:tc>
        <w:tc>
          <w:tcPr>
            <w:tcW w:w="1180" w:type="dxa"/>
            <w:tcBorders>
              <w:top w:val="nil"/>
              <w:left w:val="nil"/>
              <w:bottom w:val="single" w:sz="4"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4"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3961" w:type="dxa"/>
            <w:tcBorders>
              <w:top w:val="nil"/>
              <w:left w:val="single" w:sz="4" w:space="0" w:color="auto"/>
              <w:bottom w:val="single" w:sz="4"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r w:rsidR="009D5244" w:rsidRPr="00763D0D" w:rsidTr="00912581">
        <w:trPr>
          <w:trHeight w:val="26"/>
        </w:trPr>
        <w:tc>
          <w:tcPr>
            <w:tcW w:w="510" w:type="dxa"/>
            <w:tcBorders>
              <w:top w:val="single" w:sz="8" w:space="0" w:color="auto"/>
              <w:left w:val="single" w:sz="8" w:space="0" w:color="auto"/>
              <w:bottom w:val="single" w:sz="8" w:space="0" w:color="000000"/>
              <w:right w:val="single" w:sz="4" w:space="0" w:color="auto"/>
            </w:tcBorders>
            <w:vAlign w:val="center"/>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4</w:t>
            </w: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354"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Суммарная цена аналогичных договоров</w:t>
            </w:r>
          </w:p>
        </w:tc>
        <w:tc>
          <w:tcPr>
            <w:tcW w:w="1020"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0,5</w:t>
            </w: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где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рейтинг заявки относительно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вес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предельное оцениваемое предложение (состояние),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оцениваемое предложение (состояние) участника,</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xml:space="preserve">— предпочитаемое оцениваемое предложение (состояние) </w:t>
            </w:r>
          </w:p>
        </w:tc>
        <w:tc>
          <w:tcPr>
            <w:tcW w:w="1180" w:type="dxa"/>
            <w:tcBorders>
              <w:top w:val="nil"/>
              <w:left w:val="nil"/>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рассматриваемых договоров умноженное на НМЦД</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bl>
    <w:p w:rsidR="009D5244" w:rsidRDefault="009D5244" w:rsidP="009D5244">
      <w:pPr>
        <w:pStyle w:val="111"/>
        <w:numPr>
          <w:ilvl w:val="0"/>
          <w:numId w:val="0"/>
        </w:numPr>
        <w:rPr>
          <w:color w:val="auto"/>
        </w:rPr>
      </w:pPr>
    </w:p>
    <w:sectPr w:rsidR="009D5244" w:rsidSect="009D5244">
      <w:pgSz w:w="16838" w:h="11906" w:orient="landscape"/>
      <w:pgMar w:top="1701" w:right="851" w:bottom="849"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529A" w:rsidRDefault="006B529A" w:rsidP="00D225C0">
      <w:r>
        <w:separator/>
      </w:r>
    </w:p>
    <w:p w:rsidR="006B529A" w:rsidRDefault="006B529A"/>
  </w:endnote>
  <w:endnote w:type="continuationSeparator" w:id="0">
    <w:p w:rsidR="006B529A" w:rsidRDefault="006B529A" w:rsidP="00D225C0">
      <w:r>
        <w:continuationSeparator/>
      </w:r>
    </w:p>
    <w:p w:rsidR="006B529A" w:rsidRDefault="006B52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A018C5D0-562A-421B-9849-F27EFF6CF3DC}"/>
    <w:embedBold r:id="rId2" w:fontKey="{BA466173-BDE9-4D8E-9133-41195626AB38}"/>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4EE4DFAF-D14F-4B39-815C-1FBCF3D974D4}"/>
    <w:embedBold r:id="rId4" w:fontKey="{32BB5C64-38B8-4E9F-989E-D51A7D2A52E6}"/>
  </w:font>
  <w:font w:name="Segoe UI">
    <w:panose1 w:val="020B0502040204020203"/>
    <w:charset w:val="CC"/>
    <w:family w:val="swiss"/>
    <w:pitch w:val="variable"/>
    <w:sig w:usb0="E4002EFF" w:usb1="C000E47F" w:usb2="00000009" w:usb3="00000000" w:csb0="000001FF" w:csb1="00000000"/>
    <w:embedRegular r:id="rId5" w:fontKey="{FBDAF56C-18F4-4942-89CD-BFE282E1AE8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6B529A" w:rsidRDefault="006B529A"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2A1576">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2A1576">
              <w:rPr>
                <w:rStyle w:val="affff7"/>
                <w:noProof/>
              </w:rPr>
              <w:t>27</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77730301"/>
      <w:docPartObj>
        <w:docPartGallery w:val="Page Numbers (Bottom of Page)"/>
        <w:docPartUnique/>
      </w:docPartObj>
    </w:sdtPr>
    <w:sdtEndPr/>
    <w:sdtContent>
      <w:p w:rsidR="006B529A" w:rsidRDefault="006B529A" w:rsidP="006B2AC5">
        <w:pPr>
          <w:pStyle w:val="aff1"/>
          <w:tabs>
            <w:tab w:val="clear" w:pos="4677"/>
            <w:tab w:val="clear" w:pos="9355"/>
          </w:tabs>
          <w:ind w:right="-2"/>
          <w:jc w:val="right"/>
        </w:pPr>
        <w:r>
          <w:t>1</w:t>
        </w:r>
        <w:r w:rsidR="002A1576">
          <w:t>9</w:t>
        </w:r>
        <w:r>
          <w:t xml:space="preserve">   </w:t>
        </w:r>
        <w:sdt>
          <w:sdtPr>
            <w:id w:val="469792986"/>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2A1576">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2A1576">
              <w:rPr>
                <w:rStyle w:val="affff7"/>
                <w:noProof/>
              </w:rPr>
              <w:t>27</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6B529A" w:rsidRDefault="0074303F"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506987294"/>
              <w:placeholder>
                <w:docPart w:val="62F762D3CF9B440A8AD2FAE2A4015495"/>
              </w:placeholder>
              <w15:color w:val="FFFF00"/>
            </w:sdtPr>
            <w:sdtContent>
              <w:r w:rsidR="002A1576" w:rsidRPr="002A1576">
                <w:t>19</w:t>
              </w:r>
            </w:sdtContent>
          </w:sdt>
        </w:fldSimple>
        <w:r w:rsidR="006B529A">
          <w:t xml:space="preserve">   </w:t>
        </w:r>
        <w:sdt>
          <w:sdtPr>
            <w:id w:val="-713423825"/>
            <w:docPartObj>
              <w:docPartGallery w:val="Page Numbers (Top of Page)"/>
              <w:docPartUnique/>
            </w:docPartObj>
          </w:sdtPr>
          <w:sdtEndPr/>
          <w:sdtContent>
            <w:r w:rsidR="006B529A" w:rsidRPr="00973491">
              <w:rPr>
                <w:rStyle w:val="affff7"/>
              </w:rPr>
              <w:t xml:space="preserve">|   Страница </w:t>
            </w:r>
            <w:r w:rsidR="006B529A" w:rsidRPr="00973491">
              <w:rPr>
                <w:rStyle w:val="affff7"/>
              </w:rPr>
              <w:fldChar w:fldCharType="begin"/>
            </w:r>
            <w:r w:rsidR="006B529A" w:rsidRPr="00973491">
              <w:rPr>
                <w:rStyle w:val="affff7"/>
              </w:rPr>
              <w:instrText>PAGE</w:instrText>
            </w:r>
            <w:r w:rsidR="006B529A" w:rsidRPr="00973491">
              <w:rPr>
                <w:rStyle w:val="affff7"/>
              </w:rPr>
              <w:fldChar w:fldCharType="separate"/>
            </w:r>
            <w:r w:rsidR="002A1576">
              <w:rPr>
                <w:rStyle w:val="affff7"/>
                <w:noProof/>
              </w:rPr>
              <w:t>5</w:t>
            </w:r>
            <w:r w:rsidR="006B529A" w:rsidRPr="00973491">
              <w:rPr>
                <w:rStyle w:val="affff7"/>
              </w:rPr>
              <w:fldChar w:fldCharType="end"/>
            </w:r>
            <w:r w:rsidR="006B529A" w:rsidRPr="00973491">
              <w:rPr>
                <w:rStyle w:val="affff7"/>
              </w:rPr>
              <w:t xml:space="preserve"> из </w:t>
            </w:r>
            <w:r w:rsidR="006B529A" w:rsidRPr="00973491">
              <w:rPr>
                <w:rStyle w:val="affff7"/>
              </w:rPr>
              <w:fldChar w:fldCharType="begin"/>
            </w:r>
            <w:r w:rsidR="006B529A" w:rsidRPr="00973491">
              <w:rPr>
                <w:rStyle w:val="affff7"/>
              </w:rPr>
              <w:instrText>NUMPAGES</w:instrText>
            </w:r>
            <w:r w:rsidR="006B529A" w:rsidRPr="00973491">
              <w:rPr>
                <w:rStyle w:val="affff7"/>
              </w:rPr>
              <w:fldChar w:fldCharType="separate"/>
            </w:r>
            <w:r w:rsidR="002A1576">
              <w:rPr>
                <w:rStyle w:val="affff7"/>
                <w:noProof/>
              </w:rPr>
              <w:t>27</w:t>
            </w:r>
            <w:r w:rsidR="006B529A"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6B529A" w:rsidRDefault="0074303F" w:rsidP="00793545">
        <w:pPr>
          <w:pStyle w:val="aff1"/>
          <w:tabs>
            <w:tab w:val="clear" w:pos="4677"/>
            <w:tab w:val="clear" w:pos="9355"/>
          </w:tabs>
          <w:ind w:right="140"/>
          <w:jc w:val="right"/>
        </w:pPr>
        <w:fldSimple w:instr=" REF  НомерВПланеЗакупки  \* MERGEFORMAT ">
          <w:sdt>
            <w:sdtPr>
              <w:alias w:val="Номер в плане закупок"/>
              <w:tag w:val="Номер в плане закупок"/>
              <w:id w:val="963775046"/>
              <w:placeholder>
                <w:docPart w:val="E6180E933CD24A16A2AFE05BCE10B222"/>
              </w:placeholder>
              <w15:color w:val="FFFF00"/>
            </w:sdtPr>
            <w:sdtContent>
              <w:r w:rsidR="002A1576" w:rsidRPr="002A1576">
                <w:t>19</w:t>
              </w:r>
            </w:sdtContent>
          </w:sdt>
        </w:fldSimple>
        <w:r w:rsidR="006B529A">
          <w:t xml:space="preserve">   </w:t>
        </w:r>
        <w:sdt>
          <w:sdtPr>
            <w:id w:val="-442306018"/>
            <w:docPartObj>
              <w:docPartGallery w:val="Page Numbers (Top of Page)"/>
              <w:docPartUnique/>
            </w:docPartObj>
          </w:sdtPr>
          <w:sdtEndPr/>
          <w:sdtContent>
            <w:r w:rsidR="006B529A" w:rsidRPr="00973491">
              <w:rPr>
                <w:rStyle w:val="affff7"/>
              </w:rPr>
              <w:t xml:space="preserve">|   Страница </w:t>
            </w:r>
            <w:r w:rsidR="006B529A" w:rsidRPr="00973491">
              <w:rPr>
                <w:rStyle w:val="affff7"/>
              </w:rPr>
              <w:fldChar w:fldCharType="begin"/>
            </w:r>
            <w:r w:rsidR="006B529A" w:rsidRPr="00973491">
              <w:rPr>
                <w:rStyle w:val="affff7"/>
              </w:rPr>
              <w:instrText>PAGE</w:instrText>
            </w:r>
            <w:r w:rsidR="006B529A" w:rsidRPr="00973491">
              <w:rPr>
                <w:rStyle w:val="affff7"/>
              </w:rPr>
              <w:fldChar w:fldCharType="separate"/>
            </w:r>
            <w:r w:rsidR="002A1576">
              <w:rPr>
                <w:rStyle w:val="affff7"/>
                <w:noProof/>
              </w:rPr>
              <w:t>21</w:t>
            </w:r>
            <w:r w:rsidR="006B529A" w:rsidRPr="00973491">
              <w:rPr>
                <w:rStyle w:val="affff7"/>
              </w:rPr>
              <w:fldChar w:fldCharType="end"/>
            </w:r>
            <w:r w:rsidR="006B529A" w:rsidRPr="00973491">
              <w:rPr>
                <w:rStyle w:val="affff7"/>
              </w:rPr>
              <w:t xml:space="preserve"> из </w:t>
            </w:r>
            <w:r w:rsidR="006B529A" w:rsidRPr="00973491">
              <w:rPr>
                <w:rStyle w:val="affff7"/>
              </w:rPr>
              <w:fldChar w:fldCharType="begin"/>
            </w:r>
            <w:r w:rsidR="006B529A" w:rsidRPr="00973491">
              <w:rPr>
                <w:rStyle w:val="affff7"/>
              </w:rPr>
              <w:instrText>NUMPAGES</w:instrText>
            </w:r>
            <w:r w:rsidR="006B529A" w:rsidRPr="00973491">
              <w:rPr>
                <w:rStyle w:val="affff7"/>
              </w:rPr>
              <w:fldChar w:fldCharType="separate"/>
            </w:r>
            <w:r w:rsidR="002A1576">
              <w:rPr>
                <w:rStyle w:val="affff7"/>
                <w:noProof/>
              </w:rPr>
              <w:t>27</w:t>
            </w:r>
            <w:r w:rsidR="006B529A"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529A" w:rsidRDefault="006B529A" w:rsidP="00D225C0">
      <w:r>
        <w:separator/>
      </w:r>
    </w:p>
    <w:p w:rsidR="006B529A" w:rsidRDefault="006B529A"/>
  </w:footnote>
  <w:footnote w:type="continuationSeparator" w:id="0">
    <w:p w:rsidR="006B529A" w:rsidRDefault="006B529A" w:rsidP="00D225C0">
      <w:r>
        <w:continuationSeparator/>
      </w:r>
    </w:p>
    <w:p w:rsidR="006B529A" w:rsidRDefault="006B529A"/>
  </w:footnote>
  <w:footnote w:id="1">
    <w:p w:rsidR="006B529A" w:rsidRDefault="006B529A"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6B529A" w:rsidRDefault="006B529A">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6B529A" w:rsidRPr="009675CA" w:rsidRDefault="006B529A">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6B529A" w:rsidRDefault="006B529A">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6B529A" w:rsidRPr="0094686B" w:rsidRDefault="006B529A"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24577">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71B0"/>
    <w:rsid w:val="0000053F"/>
    <w:rsid w:val="000012EC"/>
    <w:rsid w:val="000027B9"/>
    <w:rsid w:val="000031D0"/>
    <w:rsid w:val="0000373D"/>
    <w:rsid w:val="00003C7B"/>
    <w:rsid w:val="000042CC"/>
    <w:rsid w:val="00006A3F"/>
    <w:rsid w:val="000077E7"/>
    <w:rsid w:val="000108FB"/>
    <w:rsid w:val="000110FD"/>
    <w:rsid w:val="00011744"/>
    <w:rsid w:val="0001241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B13"/>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014A"/>
    <w:rsid w:val="000B13C4"/>
    <w:rsid w:val="000B17EF"/>
    <w:rsid w:val="000B18E5"/>
    <w:rsid w:val="000B28FE"/>
    <w:rsid w:val="000B32C2"/>
    <w:rsid w:val="000B5AF6"/>
    <w:rsid w:val="000B65C1"/>
    <w:rsid w:val="000B72EF"/>
    <w:rsid w:val="000C02E7"/>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ECC"/>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37"/>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C765D"/>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2C89"/>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47C59"/>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576"/>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1935"/>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75E"/>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63B"/>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263"/>
    <w:rsid w:val="00362762"/>
    <w:rsid w:val="00362E4B"/>
    <w:rsid w:val="00362ECD"/>
    <w:rsid w:val="00363E96"/>
    <w:rsid w:val="0036486E"/>
    <w:rsid w:val="0036496B"/>
    <w:rsid w:val="00364CCE"/>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B19"/>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1E00"/>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8DF"/>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1E91"/>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659"/>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3849"/>
    <w:rsid w:val="004B4572"/>
    <w:rsid w:val="004B4DB9"/>
    <w:rsid w:val="004B4DF0"/>
    <w:rsid w:val="004B54AB"/>
    <w:rsid w:val="004B5D44"/>
    <w:rsid w:val="004B601C"/>
    <w:rsid w:val="004B63B0"/>
    <w:rsid w:val="004C0AB5"/>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B87"/>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C7EFC"/>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AB"/>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225"/>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29A"/>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03F"/>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699"/>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842"/>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A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00AF"/>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581"/>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4D2E"/>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317E"/>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478"/>
    <w:rsid w:val="009A37BB"/>
    <w:rsid w:val="009A3F02"/>
    <w:rsid w:val="009A483E"/>
    <w:rsid w:val="009A48DF"/>
    <w:rsid w:val="009A4CAF"/>
    <w:rsid w:val="009A5685"/>
    <w:rsid w:val="009A56D9"/>
    <w:rsid w:val="009A5B15"/>
    <w:rsid w:val="009A6E5C"/>
    <w:rsid w:val="009A7C1C"/>
    <w:rsid w:val="009A7CE1"/>
    <w:rsid w:val="009B09DA"/>
    <w:rsid w:val="009B1865"/>
    <w:rsid w:val="009B1CCF"/>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24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27C9"/>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0F52"/>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8C2"/>
    <w:rsid w:val="00AB4CB2"/>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0E01"/>
    <w:rsid w:val="00B910C8"/>
    <w:rsid w:val="00B91389"/>
    <w:rsid w:val="00B91854"/>
    <w:rsid w:val="00B91CC2"/>
    <w:rsid w:val="00B92796"/>
    <w:rsid w:val="00B92B6A"/>
    <w:rsid w:val="00B92C04"/>
    <w:rsid w:val="00B9463E"/>
    <w:rsid w:val="00B9584C"/>
    <w:rsid w:val="00B958AA"/>
    <w:rsid w:val="00B969F4"/>
    <w:rsid w:val="00B971AC"/>
    <w:rsid w:val="00BA04C2"/>
    <w:rsid w:val="00BA04CD"/>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5F08"/>
    <w:rsid w:val="00C17512"/>
    <w:rsid w:val="00C1779E"/>
    <w:rsid w:val="00C17D9B"/>
    <w:rsid w:val="00C200C2"/>
    <w:rsid w:val="00C207F6"/>
    <w:rsid w:val="00C20C8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26AC"/>
    <w:rsid w:val="00C93066"/>
    <w:rsid w:val="00C93577"/>
    <w:rsid w:val="00C94336"/>
    <w:rsid w:val="00C9485A"/>
    <w:rsid w:val="00C94F8B"/>
    <w:rsid w:val="00C95C55"/>
    <w:rsid w:val="00C968EB"/>
    <w:rsid w:val="00C96E74"/>
    <w:rsid w:val="00C971B0"/>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0E6A"/>
    <w:rsid w:val="00D019E9"/>
    <w:rsid w:val="00D01ACE"/>
    <w:rsid w:val="00D01F04"/>
    <w:rsid w:val="00D023D1"/>
    <w:rsid w:val="00D02615"/>
    <w:rsid w:val="00D02769"/>
    <w:rsid w:val="00D02B97"/>
    <w:rsid w:val="00D0305A"/>
    <w:rsid w:val="00D043B2"/>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139"/>
    <w:rsid w:val="00D875C4"/>
    <w:rsid w:val="00D90CBD"/>
    <w:rsid w:val="00D91198"/>
    <w:rsid w:val="00D91CFB"/>
    <w:rsid w:val="00D929DB"/>
    <w:rsid w:val="00D93275"/>
    <w:rsid w:val="00D936D0"/>
    <w:rsid w:val="00D938FF"/>
    <w:rsid w:val="00D93BC9"/>
    <w:rsid w:val="00D94035"/>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0FA"/>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4E8C"/>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3D23"/>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4657"/>
    <w:rsid w:val="00ED5090"/>
    <w:rsid w:val="00ED5672"/>
    <w:rsid w:val="00ED59F7"/>
    <w:rsid w:val="00ED5D88"/>
    <w:rsid w:val="00ED71B9"/>
    <w:rsid w:val="00ED7907"/>
    <w:rsid w:val="00ED7A49"/>
    <w:rsid w:val="00EE04EF"/>
    <w:rsid w:val="00EE08EF"/>
    <w:rsid w:val="00EE12F6"/>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69BF"/>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461E"/>
    <w:rsid w:val="00F14FC6"/>
    <w:rsid w:val="00F15903"/>
    <w:rsid w:val="00F16484"/>
    <w:rsid w:val="00F16521"/>
    <w:rsid w:val="00F16DD0"/>
    <w:rsid w:val="00F17652"/>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276"/>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2E99"/>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0579"/>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4577">
      <o:colormru v:ext="edit" colors="white"/>
    </o:shapedefaults>
    <o:shapelayout v:ext="edit">
      <o:idmap v:ext="edit" data="1"/>
    </o:shapelayout>
  </w:shapeDefaults>
  <w:decimalSymbol w:val=","/>
  <w:listSeparator w:val=";"/>
  <w14:docId w14:val="3FCD4BF3"/>
  <w15:docId w15:val="{8A87167E-48A2-4C0D-B435-5E1E8E6AC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Default">
    <w:name w:val="Default"/>
    <w:rsid w:val="006B529A"/>
    <w:pPr>
      <w:autoSpaceDE w:val="0"/>
      <w:autoSpaceDN w:val="0"/>
      <w:adjustRightInd w:val="0"/>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hyperlink" Target="file:///C:\Users\Tihonov_as\Desktop\-%20&#1047;&#1072;&#1082;&#1091;&#1087;&#1082;&#1080;%20-\-%20&#1084;&#1077;&#1090;&#1086;&#1076;&#1080;&#1082;&#1072;%20&#1087;&#1086;%20&#1082;&#1088;&#1080;&#1090;&#1077;&#1088;&#1080;&#1103;&#1084;%20&#1086;&#1094;&#1077;&#1085;&#1082;&#1080;\&#1055;&#1088;&#1080;&#1083;&#1086;&#1078;&#1077;&#1085;&#1080;&#1077;%20&#1082;%20&#1079;&#1072;&#1103;&#1074;&#1082;&#1077;.%20&#1058;&#1088;&#1077;&#1073;&#1086;&#1074;&#1072;&#1085;&#1080;&#1103;%20&#1080;%20&#1082;&#1088;&#1080;&#1090;&#1077;&#1088;&#1080;&#1080;.xlsx" TargetMode="External"/><Relationship Id="rId2" Type="http://schemas.openxmlformats.org/officeDocument/2006/relationships/numbering" Target="numbering.xml"/><Relationship Id="rId16" Type="http://schemas.openxmlformats.org/officeDocument/2006/relationships/hyperlink" Target="https://egrul.nalog.ru/index.htm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urosib-td.ru" TargetMode="Externa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aroslavcev_va\Desktop\&#1058;&#1054;%20&#1057;&#1040;&#1059;&#1056;&#1043;-3\08.12%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388844B9F974B279C5751A4E9924A7E"/>
        <w:category>
          <w:name w:val="Общие"/>
          <w:gallery w:val="placeholder"/>
        </w:category>
        <w:types>
          <w:type w:val="bbPlcHdr"/>
        </w:types>
        <w:behaviors>
          <w:behavior w:val="content"/>
        </w:behaviors>
        <w:guid w:val="{DDE73D0E-8A19-4B9F-8954-527CEC690FC6}"/>
      </w:docPartPr>
      <w:docPartBody>
        <w:p w:rsidR="00E00190" w:rsidRDefault="00AD4F9B">
          <w:pPr>
            <w:pStyle w:val="1388844B9F974B279C5751A4E9924A7E"/>
          </w:pPr>
          <w:r w:rsidRPr="00853F0C">
            <w:rPr>
              <w:rStyle w:val="a3"/>
            </w:rPr>
            <w:t>Место для ввода текста.</w:t>
          </w:r>
        </w:p>
      </w:docPartBody>
    </w:docPart>
    <w:docPart>
      <w:docPartPr>
        <w:name w:val="3ED0C3C6AA134C57A4AFB57DD78A5C3E"/>
        <w:category>
          <w:name w:val="Общие"/>
          <w:gallery w:val="placeholder"/>
        </w:category>
        <w:types>
          <w:type w:val="bbPlcHdr"/>
        </w:types>
        <w:behaviors>
          <w:behavior w:val="content"/>
        </w:behaviors>
        <w:guid w:val="{BDAF9F47-CEB7-47F1-8A79-22876C3B0919}"/>
      </w:docPartPr>
      <w:docPartBody>
        <w:p w:rsidR="00E00190" w:rsidRDefault="00AD4F9B">
          <w:pPr>
            <w:pStyle w:val="3ED0C3C6AA134C57A4AFB57DD78A5C3E"/>
          </w:pPr>
          <w:r w:rsidRPr="00680AC0">
            <w:rPr>
              <w:rStyle w:val="a3"/>
            </w:rPr>
            <w:t>Выберите элемент.</w:t>
          </w:r>
        </w:p>
      </w:docPartBody>
    </w:docPart>
    <w:docPart>
      <w:docPartPr>
        <w:name w:val="ED680A3D4E144DFA9F0AA710D1179D74"/>
        <w:category>
          <w:name w:val="Общие"/>
          <w:gallery w:val="placeholder"/>
        </w:category>
        <w:types>
          <w:type w:val="bbPlcHdr"/>
        </w:types>
        <w:behaviors>
          <w:behavior w:val="content"/>
        </w:behaviors>
        <w:guid w:val="{63B69E56-E9F0-4D91-B4AC-CA71943B5279}"/>
      </w:docPartPr>
      <w:docPartBody>
        <w:p w:rsidR="00E00190" w:rsidRDefault="00AD4F9B">
          <w:pPr>
            <w:pStyle w:val="ED680A3D4E144DFA9F0AA710D1179D74"/>
          </w:pPr>
          <w:r w:rsidRPr="00853F0C">
            <w:rPr>
              <w:rStyle w:val="a3"/>
            </w:rPr>
            <w:t>Место для ввода текста.</w:t>
          </w:r>
        </w:p>
      </w:docPartBody>
    </w:docPart>
    <w:docPart>
      <w:docPartPr>
        <w:name w:val="71357B0F38694B9FB37B337826AB8818"/>
        <w:category>
          <w:name w:val="Общие"/>
          <w:gallery w:val="placeholder"/>
        </w:category>
        <w:types>
          <w:type w:val="bbPlcHdr"/>
        </w:types>
        <w:behaviors>
          <w:behavior w:val="content"/>
        </w:behaviors>
        <w:guid w:val="{DC1D5BD6-F236-4F98-9AE0-AD730570C124}"/>
      </w:docPartPr>
      <w:docPartBody>
        <w:p w:rsidR="00E00190" w:rsidRDefault="00AD4F9B">
          <w:pPr>
            <w:pStyle w:val="71357B0F38694B9FB37B337826AB8818"/>
          </w:pPr>
          <w:bookmarkStart w:id="0" w:name="НПлана"/>
          <w:r w:rsidRPr="00853F0C">
            <w:rPr>
              <w:rStyle w:val="a3"/>
            </w:rPr>
            <w:t xml:space="preserve">Место для ввода </w:t>
          </w:r>
          <w:r>
            <w:rPr>
              <w:rStyle w:val="a3"/>
            </w:rPr>
            <w:t>номера</w:t>
          </w:r>
          <w:bookmarkEnd w:id="0"/>
        </w:p>
      </w:docPartBody>
    </w:docPart>
    <w:docPart>
      <w:docPartPr>
        <w:name w:val="D3CA8F7A31FA411FAAC1EBEAF2159F7A"/>
        <w:category>
          <w:name w:val="Общие"/>
          <w:gallery w:val="placeholder"/>
        </w:category>
        <w:types>
          <w:type w:val="bbPlcHdr"/>
        </w:types>
        <w:behaviors>
          <w:behavior w:val="content"/>
        </w:behaviors>
        <w:guid w:val="{3198D625-2968-425F-A43F-0E9736C8ADDD}"/>
      </w:docPartPr>
      <w:docPartBody>
        <w:p w:rsidR="00E00190" w:rsidRDefault="00AD4F9B">
          <w:pPr>
            <w:pStyle w:val="D3CA8F7A31FA411FAAC1EBEAF2159F7A"/>
          </w:pPr>
          <w:r w:rsidRPr="00853F0C">
            <w:rPr>
              <w:rStyle w:val="a3"/>
            </w:rPr>
            <w:t>Место для ввода текста.</w:t>
          </w:r>
        </w:p>
      </w:docPartBody>
    </w:docPart>
    <w:docPart>
      <w:docPartPr>
        <w:name w:val="2946757645544960AC5BBD293C51EEA5"/>
        <w:category>
          <w:name w:val="Общие"/>
          <w:gallery w:val="placeholder"/>
        </w:category>
        <w:types>
          <w:type w:val="bbPlcHdr"/>
        </w:types>
        <w:behaviors>
          <w:behavior w:val="content"/>
        </w:behaviors>
        <w:guid w:val="{8AC89609-BA04-420F-8FFB-CA149A40F5C0}"/>
      </w:docPartPr>
      <w:docPartBody>
        <w:p w:rsidR="00E00190" w:rsidRDefault="00AD4F9B">
          <w:pPr>
            <w:pStyle w:val="2946757645544960AC5BBD293C51EEA5"/>
          </w:pPr>
          <w:r w:rsidRPr="00853F0C">
            <w:rPr>
              <w:rStyle w:val="a3"/>
            </w:rPr>
            <w:t>Место для ввода текста.</w:t>
          </w:r>
        </w:p>
      </w:docPartBody>
    </w:docPart>
    <w:docPart>
      <w:docPartPr>
        <w:name w:val="F5993A308EB64445B211C83A38AC974C"/>
        <w:category>
          <w:name w:val="Общие"/>
          <w:gallery w:val="placeholder"/>
        </w:category>
        <w:types>
          <w:type w:val="bbPlcHdr"/>
        </w:types>
        <w:behaviors>
          <w:behavior w:val="content"/>
        </w:behaviors>
        <w:guid w:val="{1EF5595C-B00A-46E3-B30E-CF9592010A30}"/>
      </w:docPartPr>
      <w:docPartBody>
        <w:p w:rsidR="00E00190" w:rsidRDefault="00AD4F9B">
          <w:pPr>
            <w:pStyle w:val="F5993A308EB64445B211C83A38AC974C"/>
          </w:pPr>
          <w:r w:rsidRPr="00853F0C">
            <w:rPr>
              <w:rStyle w:val="a3"/>
            </w:rPr>
            <w:t>Место для ввода текста.</w:t>
          </w:r>
        </w:p>
      </w:docPartBody>
    </w:docPart>
    <w:docPart>
      <w:docPartPr>
        <w:name w:val="FD05F07D304443A4A9A01175B34F6F34"/>
        <w:category>
          <w:name w:val="Общие"/>
          <w:gallery w:val="placeholder"/>
        </w:category>
        <w:types>
          <w:type w:val="bbPlcHdr"/>
        </w:types>
        <w:behaviors>
          <w:behavior w:val="content"/>
        </w:behaviors>
        <w:guid w:val="{5F7E35EE-5A6A-4D2F-A660-AFDE57CC209A}"/>
      </w:docPartPr>
      <w:docPartBody>
        <w:p w:rsidR="00E00190" w:rsidRDefault="00AD4F9B">
          <w:pPr>
            <w:pStyle w:val="FD05F07D304443A4A9A01175B34F6F34"/>
          </w:pPr>
          <w:r w:rsidRPr="00853F0C">
            <w:rPr>
              <w:rStyle w:val="a3"/>
            </w:rPr>
            <w:t>Место для ввода текста.</w:t>
          </w:r>
        </w:p>
      </w:docPartBody>
    </w:docPart>
    <w:docPart>
      <w:docPartPr>
        <w:name w:val="D1C74E39B35043FE8156CE8CE3ADEC6D"/>
        <w:category>
          <w:name w:val="Общие"/>
          <w:gallery w:val="placeholder"/>
        </w:category>
        <w:types>
          <w:type w:val="bbPlcHdr"/>
        </w:types>
        <w:behaviors>
          <w:behavior w:val="content"/>
        </w:behaviors>
        <w:guid w:val="{66E0C142-04F9-4CF8-93EF-90FDFF780D6C}"/>
      </w:docPartPr>
      <w:docPartBody>
        <w:p w:rsidR="00E00190" w:rsidRDefault="00AD4F9B">
          <w:pPr>
            <w:pStyle w:val="D1C74E39B35043FE8156CE8CE3ADEC6D"/>
          </w:pPr>
          <w:r w:rsidRPr="00853F0C">
            <w:rPr>
              <w:rStyle w:val="a3"/>
            </w:rPr>
            <w:t>Место для ввода текста.</w:t>
          </w:r>
        </w:p>
      </w:docPartBody>
    </w:docPart>
    <w:docPart>
      <w:docPartPr>
        <w:name w:val="A8BD240E0B7941D1B0EE0E8A721B2500"/>
        <w:category>
          <w:name w:val="Общие"/>
          <w:gallery w:val="placeholder"/>
        </w:category>
        <w:types>
          <w:type w:val="bbPlcHdr"/>
        </w:types>
        <w:behaviors>
          <w:behavior w:val="content"/>
        </w:behaviors>
        <w:guid w:val="{984E9936-EEC1-4F2A-AEAA-001764A38D87}"/>
      </w:docPartPr>
      <w:docPartBody>
        <w:p w:rsidR="00E00190" w:rsidRDefault="00AD4F9B">
          <w:pPr>
            <w:pStyle w:val="A8BD240E0B7941D1B0EE0E8A721B2500"/>
          </w:pPr>
          <w:r w:rsidRPr="00853F0C">
            <w:rPr>
              <w:rStyle w:val="a3"/>
            </w:rPr>
            <w:t>Место для ввода текста.</w:t>
          </w:r>
        </w:p>
      </w:docPartBody>
    </w:docPart>
    <w:docPart>
      <w:docPartPr>
        <w:name w:val="AC53C7A0020445CC8B44C12D7E916BE4"/>
        <w:category>
          <w:name w:val="Общие"/>
          <w:gallery w:val="placeholder"/>
        </w:category>
        <w:types>
          <w:type w:val="bbPlcHdr"/>
        </w:types>
        <w:behaviors>
          <w:behavior w:val="content"/>
        </w:behaviors>
        <w:guid w:val="{A839226F-31B2-440E-80F2-295F76F26B63}"/>
      </w:docPartPr>
      <w:docPartBody>
        <w:p w:rsidR="00E00190" w:rsidRDefault="00AD4F9B">
          <w:pPr>
            <w:pStyle w:val="AC53C7A0020445CC8B44C12D7E916BE4"/>
          </w:pPr>
          <w:r w:rsidRPr="00853F0C">
            <w:rPr>
              <w:rStyle w:val="a3"/>
            </w:rPr>
            <w:t>Место для ввода текста.</w:t>
          </w:r>
        </w:p>
      </w:docPartBody>
    </w:docPart>
    <w:docPart>
      <w:docPartPr>
        <w:name w:val="F521410806EE46528DC3F87407811C2A"/>
        <w:category>
          <w:name w:val="Общие"/>
          <w:gallery w:val="placeholder"/>
        </w:category>
        <w:types>
          <w:type w:val="bbPlcHdr"/>
        </w:types>
        <w:behaviors>
          <w:behavior w:val="content"/>
        </w:behaviors>
        <w:guid w:val="{3572890A-2600-4B11-8969-E816776F945E}"/>
      </w:docPartPr>
      <w:docPartBody>
        <w:p w:rsidR="00E00190" w:rsidRDefault="00AD4F9B">
          <w:pPr>
            <w:pStyle w:val="F521410806EE46528DC3F87407811C2A"/>
          </w:pPr>
          <w:r w:rsidRPr="00853F0C">
            <w:rPr>
              <w:rStyle w:val="a3"/>
            </w:rPr>
            <w:t>Место для ввода текста.</w:t>
          </w:r>
        </w:p>
      </w:docPartBody>
    </w:docPart>
    <w:docPart>
      <w:docPartPr>
        <w:name w:val="212883DC48524684BC84BCE4BF5A2817"/>
        <w:category>
          <w:name w:val="Общие"/>
          <w:gallery w:val="placeholder"/>
        </w:category>
        <w:types>
          <w:type w:val="bbPlcHdr"/>
        </w:types>
        <w:behaviors>
          <w:behavior w:val="content"/>
        </w:behaviors>
        <w:guid w:val="{4A5D57EF-7D6E-4FD0-9C6A-96FBDC883CE9}"/>
      </w:docPartPr>
      <w:docPartBody>
        <w:p w:rsidR="00E00190" w:rsidRDefault="00AD4F9B">
          <w:pPr>
            <w:pStyle w:val="212883DC48524684BC84BCE4BF5A2817"/>
          </w:pPr>
          <w:r w:rsidRPr="00853F0C">
            <w:rPr>
              <w:rStyle w:val="a3"/>
            </w:rPr>
            <w:t>Место для ввода текста.</w:t>
          </w:r>
        </w:p>
      </w:docPartBody>
    </w:docPart>
    <w:docPart>
      <w:docPartPr>
        <w:name w:val="553E554AA7394F84959DA781BB9E4413"/>
        <w:category>
          <w:name w:val="Общие"/>
          <w:gallery w:val="placeholder"/>
        </w:category>
        <w:types>
          <w:type w:val="bbPlcHdr"/>
        </w:types>
        <w:behaviors>
          <w:behavior w:val="content"/>
        </w:behaviors>
        <w:guid w:val="{34690A49-A1F0-4D6F-9BF7-AFC0225B3A1D}"/>
      </w:docPartPr>
      <w:docPartBody>
        <w:p w:rsidR="00E00190" w:rsidRDefault="00AD4F9B">
          <w:pPr>
            <w:pStyle w:val="553E554AA7394F84959DA781BB9E4413"/>
          </w:pPr>
          <w:r w:rsidRPr="00853F0C">
            <w:rPr>
              <w:rStyle w:val="a3"/>
            </w:rPr>
            <w:t>Место для ввода текста.</w:t>
          </w:r>
        </w:p>
      </w:docPartBody>
    </w:docPart>
    <w:docPart>
      <w:docPartPr>
        <w:name w:val="88914AE1EE6B48D8BEE20B45C0E9C5C2"/>
        <w:category>
          <w:name w:val="Общие"/>
          <w:gallery w:val="placeholder"/>
        </w:category>
        <w:types>
          <w:type w:val="bbPlcHdr"/>
        </w:types>
        <w:behaviors>
          <w:behavior w:val="content"/>
        </w:behaviors>
        <w:guid w:val="{0A720A70-A347-45E9-9AC6-A33D3B5C1573}"/>
      </w:docPartPr>
      <w:docPartBody>
        <w:p w:rsidR="00E00190" w:rsidRDefault="00AD4F9B">
          <w:pPr>
            <w:pStyle w:val="88914AE1EE6B48D8BEE20B45C0E9C5C2"/>
          </w:pPr>
          <w:r w:rsidRPr="007027F2">
            <w:rPr>
              <w:rStyle w:val="a3"/>
            </w:rPr>
            <w:t>Выберите стандартный блок.</w:t>
          </w:r>
        </w:p>
      </w:docPartBody>
    </w:docPart>
    <w:docPart>
      <w:docPartPr>
        <w:name w:val="40C01E7BF50645BB8079094884910486"/>
        <w:category>
          <w:name w:val="Общие"/>
          <w:gallery w:val="placeholder"/>
        </w:category>
        <w:types>
          <w:type w:val="bbPlcHdr"/>
        </w:types>
        <w:behaviors>
          <w:behavior w:val="content"/>
        </w:behaviors>
        <w:guid w:val="{F2241B16-593A-4436-A243-D3926DD5DD56}"/>
      </w:docPartPr>
      <w:docPartBody>
        <w:p w:rsidR="00E00190" w:rsidRDefault="00AD4F9B">
          <w:pPr>
            <w:pStyle w:val="40C01E7BF50645BB8079094884910486"/>
          </w:pPr>
          <w:r w:rsidRPr="00853F0C">
            <w:rPr>
              <w:rStyle w:val="a3"/>
            </w:rPr>
            <w:t>Место для ввода текста.</w:t>
          </w:r>
        </w:p>
      </w:docPartBody>
    </w:docPart>
    <w:docPart>
      <w:docPartPr>
        <w:name w:val="92012EEF1DF84B5EA204D6C4B05CCA8D"/>
        <w:category>
          <w:name w:val="Общие"/>
          <w:gallery w:val="placeholder"/>
        </w:category>
        <w:types>
          <w:type w:val="bbPlcHdr"/>
        </w:types>
        <w:behaviors>
          <w:behavior w:val="content"/>
        </w:behaviors>
        <w:guid w:val="{FB237340-94A0-4DE1-94D9-CD393F126227}"/>
      </w:docPartPr>
      <w:docPartBody>
        <w:p w:rsidR="00E00190" w:rsidRDefault="00AD4F9B">
          <w:pPr>
            <w:pStyle w:val="92012EEF1DF84B5EA204D6C4B05CCA8D"/>
          </w:pPr>
          <w:r w:rsidRPr="002E30A6">
            <w:rPr>
              <w:rStyle w:val="a3"/>
            </w:rPr>
            <w:t>Место для ввода даты.</w:t>
          </w:r>
        </w:p>
      </w:docPartBody>
    </w:docPart>
    <w:docPart>
      <w:docPartPr>
        <w:name w:val="2E3C5F02A63C488E8A584A5291ED405F"/>
        <w:category>
          <w:name w:val="Общие"/>
          <w:gallery w:val="placeholder"/>
        </w:category>
        <w:types>
          <w:type w:val="bbPlcHdr"/>
        </w:types>
        <w:behaviors>
          <w:behavior w:val="content"/>
        </w:behaviors>
        <w:guid w:val="{7EA138EC-1943-4D09-B790-FD640307363A}"/>
      </w:docPartPr>
      <w:docPartBody>
        <w:p w:rsidR="00E00190" w:rsidRDefault="00AD4F9B">
          <w:pPr>
            <w:pStyle w:val="2E3C5F02A63C488E8A584A5291ED405F"/>
          </w:pPr>
          <w:r w:rsidRPr="00853F0C">
            <w:rPr>
              <w:rStyle w:val="a3"/>
            </w:rPr>
            <w:t>Место для ввода текста.</w:t>
          </w:r>
        </w:p>
      </w:docPartBody>
    </w:docPart>
    <w:docPart>
      <w:docPartPr>
        <w:name w:val="08DD6C03F7CD40FBAC7B9C3482EFC5BC"/>
        <w:category>
          <w:name w:val="Общие"/>
          <w:gallery w:val="placeholder"/>
        </w:category>
        <w:types>
          <w:type w:val="bbPlcHdr"/>
        </w:types>
        <w:behaviors>
          <w:behavior w:val="content"/>
        </w:behaviors>
        <w:guid w:val="{450BAC74-00CF-4476-B8B9-CB84C2BD6B81}"/>
      </w:docPartPr>
      <w:docPartBody>
        <w:p w:rsidR="00E00190" w:rsidRDefault="00AD4F9B">
          <w:pPr>
            <w:pStyle w:val="08DD6C03F7CD40FBAC7B9C3482EFC5BC"/>
          </w:pPr>
          <w:r w:rsidRPr="002E30A6">
            <w:rPr>
              <w:rStyle w:val="a3"/>
            </w:rPr>
            <w:t>Место для ввода даты.</w:t>
          </w:r>
        </w:p>
      </w:docPartBody>
    </w:docPart>
    <w:docPart>
      <w:docPartPr>
        <w:name w:val="E71B3B25157243C9A2D4C3BEFEDCC4F8"/>
        <w:category>
          <w:name w:val="Общие"/>
          <w:gallery w:val="placeholder"/>
        </w:category>
        <w:types>
          <w:type w:val="bbPlcHdr"/>
        </w:types>
        <w:behaviors>
          <w:behavior w:val="content"/>
        </w:behaviors>
        <w:guid w:val="{D6334511-4C2E-4C1C-9163-C0C65A73622B}"/>
      </w:docPartPr>
      <w:docPartBody>
        <w:p w:rsidR="00E00190" w:rsidRDefault="00AD4F9B">
          <w:pPr>
            <w:pStyle w:val="E71B3B25157243C9A2D4C3BEFEDCC4F8"/>
          </w:pPr>
          <w:r w:rsidRPr="00853F0C">
            <w:rPr>
              <w:rStyle w:val="a3"/>
            </w:rPr>
            <w:t>Место для ввода текста.</w:t>
          </w:r>
        </w:p>
      </w:docPartBody>
    </w:docPart>
    <w:docPart>
      <w:docPartPr>
        <w:name w:val="983061F532FF48AA8464F2F616D8FFB0"/>
        <w:category>
          <w:name w:val="Общие"/>
          <w:gallery w:val="placeholder"/>
        </w:category>
        <w:types>
          <w:type w:val="bbPlcHdr"/>
        </w:types>
        <w:behaviors>
          <w:behavior w:val="content"/>
        </w:behaviors>
        <w:guid w:val="{B0793740-5AF4-42B6-915F-CE9AD17CA1D2}"/>
      </w:docPartPr>
      <w:docPartBody>
        <w:p w:rsidR="00E00190" w:rsidRDefault="00AD4F9B">
          <w:pPr>
            <w:pStyle w:val="983061F532FF48AA8464F2F616D8FFB0"/>
          </w:pPr>
          <w:r w:rsidRPr="00853F0C">
            <w:rPr>
              <w:rStyle w:val="a3"/>
            </w:rPr>
            <w:t>Место для ввода текста.</w:t>
          </w:r>
        </w:p>
      </w:docPartBody>
    </w:docPart>
    <w:docPart>
      <w:docPartPr>
        <w:name w:val="7775CAC318E943CDA8F69E8C9E667ED1"/>
        <w:category>
          <w:name w:val="Общие"/>
          <w:gallery w:val="placeholder"/>
        </w:category>
        <w:types>
          <w:type w:val="bbPlcHdr"/>
        </w:types>
        <w:behaviors>
          <w:behavior w:val="content"/>
        </w:behaviors>
        <w:guid w:val="{4E6D4957-88C2-4419-A216-9B400BDDEE64}"/>
      </w:docPartPr>
      <w:docPartBody>
        <w:p w:rsidR="00E00190" w:rsidRDefault="00AD4F9B">
          <w:pPr>
            <w:pStyle w:val="7775CAC318E943CDA8F69E8C9E667ED1"/>
          </w:pPr>
          <w:r w:rsidRPr="00B56B74">
            <w:rPr>
              <w:rStyle w:val="a3"/>
            </w:rPr>
            <w:t>Место для ввода текста.</w:t>
          </w:r>
        </w:p>
      </w:docPartBody>
    </w:docPart>
    <w:docPart>
      <w:docPartPr>
        <w:name w:val="8605EBA8F9524D5092927366783458DA"/>
        <w:category>
          <w:name w:val="Общие"/>
          <w:gallery w:val="placeholder"/>
        </w:category>
        <w:types>
          <w:type w:val="bbPlcHdr"/>
        </w:types>
        <w:behaviors>
          <w:behavior w:val="content"/>
        </w:behaviors>
        <w:guid w:val="{A642C230-5AB8-4C4D-B15F-5EC93E6D366B}"/>
      </w:docPartPr>
      <w:docPartBody>
        <w:p w:rsidR="00E00190" w:rsidRDefault="00AD4F9B">
          <w:pPr>
            <w:pStyle w:val="8605EBA8F9524D5092927366783458DA"/>
          </w:pPr>
          <w:r w:rsidRPr="00853F0C">
            <w:rPr>
              <w:rStyle w:val="a3"/>
            </w:rPr>
            <w:t>Место для ввода текста.</w:t>
          </w:r>
        </w:p>
      </w:docPartBody>
    </w:docPart>
    <w:docPart>
      <w:docPartPr>
        <w:name w:val="C854FAF3166743A19BE1BC0A8B928EFA"/>
        <w:category>
          <w:name w:val="Общие"/>
          <w:gallery w:val="placeholder"/>
        </w:category>
        <w:types>
          <w:type w:val="bbPlcHdr"/>
        </w:types>
        <w:behaviors>
          <w:behavior w:val="content"/>
        </w:behaviors>
        <w:guid w:val="{2A28E56B-B55B-450B-AE00-CC28ABBA2D80}"/>
      </w:docPartPr>
      <w:docPartBody>
        <w:p w:rsidR="00E00190" w:rsidRDefault="00AD4F9B">
          <w:pPr>
            <w:pStyle w:val="C854FAF3166743A19BE1BC0A8B928EFA"/>
          </w:pPr>
          <w:r w:rsidRPr="00853F0C">
            <w:rPr>
              <w:rStyle w:val="a3"/>
            </w:rPr>
            <w:t>Место для ввода текста.</w:t>
          </w:r>
        </w:p>
      </w:docPartBody>
    </w:docPart>
    <w:docPart>
      <w:docPartPr>
        <w:name w:val="30D1B13300174004BC562D9FC14BF581"/>
        <w:category>
          <w:name w:val="Общие"/>
          <w:gallery w:val="placeholder"/>
        </w:category>
        <w:types>
          <w:type w:val="bbPlcHdr"/>
        </w:types>
        <w:behaviors>
          <w:behavior w:val="content"/>
        </w:behaviors>
        <w:guid w:val="{A145925F-B9C7-413A-A461-A61A436A6570}"/>
      </w:docPartPr>
      <w:docPartBody>
        <w:p w:rsidR="00E00190" w:rsidRDefault="00AD4F9B">
          <w:pPr>
            <w:pStyle w:val="30D1B13300174004BC562D9FC14BF581"/>
          </w:pPr>
          <w:r w:rsidRPr="00D75CE4">
            <w:rPr>
              <w:rStyle w:val="a3"/>
            </w:rPr>
            <w:t>Место для ввода текста.</w:t>
          </w:r>
        </w:p>
      </w:docPartBody>
    </w:docPart>
    <w:docPart>
      <w:docPartPr>
        <w:name w:val="7E84A84408474F8083C47B960C47C595"/>
        <w:category>
          <w:name w:val="Общие"/>
          <w:gallery w:val="placeholder"/>
        </w:category>
        <w:types>
          <w:type w:val="bbPlcHdr"/>
        </w:types>
        <w:behaviors>
          <w:behavior w:val="content"/>
        </w:behaviors>
        <w:guid w:val="{DF98F920-7DDC-4653-B12E-19A778059C71}"/>
      </w:docPartPr>
      <w:docPartBody>
        <w:p w:rsidR="00E00190" w:rsidRDefault="00AD4F9B">
          <w:pPr>
            <w:pStyle w:val="7E84A84408474F8083C47B960C47C595"/>
          </w:pPr>
          <w:r w:rsidRPr="00853F0C">
            <w:rPr>
              <w:rStyle w:val="a3"/>
            </w:rPr>
            <w:t>Место для ввода текста.</w:t>
          </w:r>
        </w:p>
      </w:docPartBody>
    </w:docPart>
    <w:docPart>
      <w:docPartPr>
        <w:name w:val="EA5235B237F04D3BBEFFEC9D8FB1B793"/>
        <w:category>
          <w:name w:val="Общие"/>
          <w:gallery w:val="placeholder"/>
        </w:category>
        <w:types>
          <w:type w:val="bbPlcHdr"/>
        </w:types>
        <w:behaviors>
          <w:behavior w:val="content"/>
        </w:behaviors>
        <w:guid w:val="{D7790E45-0544-4A09-81C2-A8BBE815351C}"/>
      </w:docPartPr>
      <w:docPartBody>
        <w:p w:rsidR="00E00190" w:rsidRDefault="00AD4F9B">
          <w:pPr>
            <w:pStyle w:val="EA5235B237F04D3BBEFFEC9D8FB1B793"/>
          </w:pPr>
          <w:r w:rsidRPr="00853F0C">
            <w:rPr>
              <w:rStyle w:val="a3"/>
            </w:rPr>
            <w:t>Место для ввода текста.</w:t>
          </w:r>
        </w:p>
      </w:docPartBody>
    </w:docPart>
    <w:docPart>
      <w:docPartPr>
        <w:name w:val="1B6166604C2342BEB41FC04AFEC3711B"/>
        <w:category>
          <w:name w:val="Общие"/>
          <w:gallery w:val="placeholder"/>
        </w:category>
        <w:types>
          <w:type w:val="bbPlcHdr"/>
        </w:types>
        <w:behaviors>
          <w:behavior w:val="content"/>
        </w:behaviors>
        <w:guid w:val="{7CDDC147-D227-4E3B-B6C9-0575D0F5C17E}"/>
      </w:docPartPr>
      <w:docPartBody>
        <w:p w:rsidR="00E00190" w:rsidRDefault="00AD4F9B">
          <w:pPr>
            <w:pStyle w:val="1B6166604C2342BEB41FC04AFEC3711B"/>
          </w:pPr>
          <w:r w:rsidRPr="00853F0C">
            <w:rPr>
              <w:rStyle w:val="a3"/>
            </w:rPr>
            <w:t>Место для ввода текста.</w:t>
          </w:r>
        </w:p>
      </w:docPartBody>
    </w:docPart>
    <w:docPart>
      <w:docPartPr>
        <w:name w:val="2F8B086FEE784FABBE9E0CDA38B62671"/>
        <w:category>
          <w:name w:val="Общие"/>
          <w:gallery w:val="placeholder"/>
        </w:category>
        <w:types>
          <w:type w:val="bbPlcHdr"/>
        </w:types>
        <w:behaviors>
          <w:behavior w:val="content"/>
        </w:behaviors>
        <w:guid w:val="{75106608-1C8B-44D4-BD3D-E8E189280AAE}"/>
      </w:docPartPr>
      <w:docPartBody>
        <w:p w:rsidR="00E00190" w:rsidRDefault="00AD4F9B">
          <w:pPr>
            <w:pStyle w:val="2F8B086FEE784FABBE9E0CDA38B62671"/>
          </w:pPr>
          <w:r w:rsidRPr="00853F0C">
            <w:rPr>
              <w:rStyle w:val="a3"/>
            </w:rPr>
            <w:t>Место для ввода текста.</w:t>
          </w:r>
        </w:p>
      </w:docPartBody>
    </w:docPart>
    <w:docPart>
      <w:docPartPr>
        <w:name w:val="2267CD8A350C4B3CA04D9B1A9E9F8D1A"/>
        <w:category>
          <w:name w:val="Общие"/>
          <w:gallery w:val="placeholder"/>
        </w:category>
        <w:types>
          <w:type w:val="bbPlcHdr"/>
        </w:types>
        <w:behaviors>
          <w:behavior w:val="content"/>
        </w:behaviors>
        <w:guid w:val="{2A93BC5B-443A-4109-AC78-AE80595B5EF0}"/>
      </w:docPartPr>
      <w:docPartBody>
        <w:p w:rsidR="00E00190" w:rsidRDefault="00AD4F9B">
          <w:pPr>
            <w:pStyle w:val="2267CD8A350C4B3CA04D9B1A9E9F8D1A"/>
          </w:pPr>
          <w:r w:rsidRPr="00853F0C">
            <w:rPr>
              <w:rStyle w:val="a3"/>
            </w:rPr>
            <w:t>Место для ввода текста.</w:t>
          </w:r>
        </w:p>
      </w:docPartBody>
    </w:docPart>
    <w:docPart>
      <w:docPartPr>
        <w:name w:val="F60FD20F94974B1E868EB8B82DBAD69F"/>
        <w:category>
          <w:name w:val="Общие"/>
          <w:gallery w:val="placeholder"/>
        </w:category>
        <w:types>
          <w:type w:val="bbPlcHdr"/>
        </w:types>
        <w:behaviors>
          <w:behavior w:val="content"/>
        </w:behaviors>
        <w:guid w:val="{A95CC95B-BA93-4004-8696-F88D6E50A24F}"/>
      </w:docPartPr>
      <w:docPartBody>
        <w:p w:rsidR="00E00190" w:rsidRDefault="00AD4F9B">
          <w:pPr>
            <w:pStyle w:val="F60FD20F94974B1E868EB8B82DBAD69F"/>
          </w:pPr>
          <w:r>
            <w:rPr>
              <w:color w:val="808080" w:themeColor="background1" w:themeShade="80"/>
            </w:rPr>
            <w:t>Укажите документ или вид сведений</w:t>
          </w:r>
        </w:p>
      </w:docPartBody>
    </w:docPart>
    <w:docPart>
      <w:docPartPr>
        <w:name w:val="57C6C3C106F140608E92D1F6C4C6E43B"/>
        <w:category>
          <w:name w:val="Общие"/>
          <w:gallery w:val="placeholder"/>
        </w:category>
        <w:types>
          <w:type w:val="bbPlcHdr"/>
        </w:types>
        <w:behaviors>
          <w:behavior w:val="content"/>
        </w:behaviors>
        <w:guid w:val="{DBB57C20-515E-48F8-B913-687A24CD6A9D}"/>
      </w:docPartPr>
      <w:docPartBody>
        <w:p w:rsidR="00E00190" w:rsidRDefault="00AD4F9B">
          <w:pPr>
            <w:pStyle w:val="57C6C3C106F140608E92D1F6C4C6E43B"/>
          </w:pPr>
          <w:r>
            <w:rPr>
              <w:color w:val="808080" w:themeColor="background1" w:themeShade="80"/>
            </w:rPr>
            <w:t>Укажите документ или вид сведений</w:t>
          </w:r>
        </w:p>
      </w:docPartBody>
    </w:docPart>
    <w:docPart>
      <w:docPartPr>
        <w:name w:val="2E68EA3368FA46CE9243688937D7947A"/>
        <w:category>
          <w:name w:val="Общие"/>
          <w:gallery w:val="placeholder"/>
        </w:category>
        <w:types>
          <w:type w:val="bbPlcHdr"/>
        </w:types>
        <w:behaviors>
          <w:behavior w:val="content"/>
        </w:behaviors>
        <w:guid w:val="{7DEB35B7-9029-434B-A8F5-A9B98A61F69E}"/>
      </w:docPartPr>
      <w:docPartBody>
        <w:p w:rsidR="00E00190" w:rsidRDefault="00AD4F9B">
          <w:pPr>
            <w:pStyle w:val="2E68EA3368FA46CE9243688937D7947A"/>
          </w:pPr>
          <w:r>
            <w:rPr>
              <w:color w:val="808080" w:themeColor="background1" w:themeShade="80"/>
            </w:rPr>
            <w:t>Укажите документ или вид сведений</w:t>
          </w:r>
        </w:p>
      </w:docPartBody>
    </w:docPart>
    <w:docPart>
      <w:docPartPr>
        <w:name w:val="2CD1ADE101454BEEB0F140373AFBB304"/>
        <w:category>
          <w:name w:val="Общие"/>
          <w:gallery w:val="placeholder"/>
        </w:category>
        <w:types>
          <w:type w:val="bbPlcHdr"/>
        </w:types>
        <w:behaviors>
          <w:behavior w:val="content"/>
        </w:behaviors>
        <w:guid w:val="{B6590C5A-1D1B-4EDE-9B19-06A88E0341A2}"/>
      </w:docPartPr>
      <w:docPartBody>
        <w:p w:rsidR="00E00190" w:rsidRDefault="00AD4F9B">
          <w:pPr>
            <w:pStyle w:val="2CD1ADE101454BEEB0F140373AFBB304"/>
          </w:pPr>
          <w:r>
            <w:rPr>
              <w:color w:val="808080" w:themeColor="background1" w:themeShade="80"/>
            </w:rPr>
            <w:t>Укажите документ или вид сведений</w:t>
          </w:r>
        </w:p>
      </w:docPartBody>
    </w:docPart>
    <w:docPart>
      <w:docPartPr>
        <w:name w:val="DA0FEF790A9044B08DF612A4F209DB8B"/>
        <w:category>
          <w:name w:val="Общие"/>
          <w:gallery w:val="placeholder"/>
        </w:category>
        <w:types>
          <w:type w:val="bbPlcHdr"/>
        </w:types>
        <w:behaviors>
          <w:behavior w:val="content"/>
        </w:behaviors>
        <w:guid w:val="{72B633F0-184B-46A5-8018-28E6291C242E}"/>
      </w:docPartPr>
      <w:docPartBody>
        <w:p w:rsidR="00E00190" w:rsidRDefault="00AD4F9B">
          <w:pPr>
            <w:pStyle w:val="DA0FEF790A9044B08DF612A4F209DB8B"/>
          </w:pPr>
          <w:r>
            <w:rPr>
              <w:color w:val="808080" w:themeColor="background1" w:themeShade="80"/>
            </w:rPr>
            <w:t>Укажите документ или вид сведений</w:t>
          </w:r>
        </w:p>
      </w:docPartBody>
    </w:docPart>
    <w:docPart>
      <w:docPartPr>
        <w:name w:val="5FEE21CE0E804E2CB65A855117B6F7D0"/>
        <w:category>
          <w:name w:val="Общие"/>
          <w:gallery w:val="placeholder"/>
        </w:category>
        <w:types>
          <w:type w:val="bbPlcHdr"/>
        </w:types>
        <w:behaviors>
          <w:behavior w:val="content"/>
        </w:behaviors>
        <w:guid w:val="{823B2E2E-C9A6-4311-91CF-481C0DADF0F7}"/>
      </w:docPartPr>
      <w:docPartBody>
        <w:p w:rsidR="00E00190" w:rsidRDefault="00AD4F9B">
          <w:pPr>
            <w:pStyle w:val="5FEE21CE0E804E2CB65A855117B6F7D0"/>
          </w:pPr>
          <w:r>
            <w:rPr>
              <w:color w:val="808080" w:themeColor="background1" w:themeShade="80"/>
            </w:rPr>
            <w:t>Укажите документ или вид сведений</w:t>
          </w:r>
        </w:p>
      </w:docPartBody>
    </w:docPart>
    <w:docPart>
      <w:docPartPr>
        <w:name w:val="05520E8816E54D71825770F436F5A21E"/>
        <w:category>
          <w:name w:val="Общие"/>
          <w:gallery w:val="placeholder"/>
        </w:category>
        <w:types>
          <w:type w:val="bbPlcHdr"/>
        </w:types>
        <w:behaviors>
          <w:behavior w:val="content"/>
        </w:behaviors>
        <w:guid w:val="{7BA4ED1B-0871-43F5-BA4B-49F2D6EB11BA}"/>
      </w:docPartPr>
      <w:docPartBody>
        <w:p w:rsidR="00E00190" w:rsidRDefault="00AD4F9B">
          <w:pPr>
            <w:pStyle w:val="05520E8816E54D71825770F436F5A21E"/>
          </w:pPr>
          <w:r>
            <w:rPr>
              <w:color w:val="808080" w:themeColor="background1" w:themeShade="80"/>
            </w:rPr>
            <w:t>Укажите документ или вид сведений</w:t>
          </w:r>
        </w:p>
      </w:docPartBody>
    </w:docPart>
    <w:docPart>
      <w:docPartPr>
        <w:name w:val="4FDBC59685864FD990018FF9CB40CD4A"/>
        <w:category>
          <w:name w:val="Общие"/>
          <w:gallery w:val="placeholder"/>
        </w:category>
        <w:types>
          <w:type w:val="bbPlcHdr"/>
        </w:types>
        <w:behaviors>
          <w:behavior w:val="content"/>
        </w:behaviors>
        <w:guid w:val="{583C39A7-4B60-48ED-B63E-AFC196DD1BFA}"/>
      </w:docPartPr>
      <w:docPartBody>
        <w:p w:rsidR="00E00190" w:rsidRDefault="00AD4F9B">
          <w:pPr>
            <w:pStyle w:val="4FDBC59685864FD990018FF9CB40CD4A"/>
          </w:pPr>
          <w:r>
            <w:rPr>
              <w:color w:val="808080" w:themeColor="background1" w:themeShade="80"/>
            </w:rPr>
            <w:t>Укажите документ или вид сведений</w:t>
          </w:r>
        </w:p>
      </w:docPartBody>
    </w:docPart>
    <w:docPart>
      <w:docPartPr>
        <w:name w:val="A00CDE20EA2E48A8B754041A96AFAD0C"/>
        <w:category>
          <w:name w:val="Общие"/>
          <w:gallery w:val="placeholder"/>
        </w:category>
        <w:types>
          <w:type w:val="bbPlcHdr"/>
        </w:types>
        <w:behaviors>
          <w:behavior w:val="content"/>
        </w:behaviors>
        <w:guid w:val="{43BF5781-DFE2-4A1B-B02E-7BA893436E7D}"/>
      </w:docPartPr>
      <w:docPartBody>
        <w:p w:rsidR="00E00190" w:rsidRDefault="00AD4F9B">
          <w:pPr>
            <w:pStyle w:val="A00CDE20EA2E48A8B754041A96AFAD0C"/>
          </w:pPr>
          <w:r>
            <w:rPr>
              <w:color w:val="808080" w:themeColor="background1" w:themeShade="80"/>
            </w:rPr>
            <w:t>Укажите документ или вид сведений</w:t>
          </w:r>
        </w:p>
      </w:docPartBody>
    </w:docPart>
    <w:docPart>
      <w:docPartPr>
        <w:name w:val="1CC443B291994770B40046842F4C65F7"/>
        <w:category>
          <w:name w:val="Общие"/>
          <w:gallery w:val="placeholder"/>
        </w:category>
        <w:types>
          <w:type w:val="bbPlcHdr"/>
        </w:types>
        <w:behaviors>
          <w:behavior w:val="content"/>
        </w:behaviors>
        <w:guid w:val="{A1CDA170-13EF-4181-89FC-5A6A20A89989}"/>
      </w:docPartPr>
      <w:docPartBody>
        <w:p w:rsidR="00E00190" w:rsidRDefault="00AD4F9B">
          <w:pPr>
            <w:pStyle w:val="1CC443B291994770B40046842F4C65F7"/>
          </w:pPr>
          <w:r>
            <w:rPr>
              <w:color w:val="808080" w:themeColor="background1" w:themeShade="80"/>
            </w:rPr>
            <w:t>Укажите документ или вид сведений</w:t>
          </w:r>
        </w:p>
      </w:docPartBody>
    </w:docPart>
    <w:docPart>
      <w:docPartPr>
        <w:name w:val="33161DD7592243DD8206A00A6205C0D3"/>
        <w:category>
          <w:name w:val="Общие"/>
          <w:gallery w:val="placeholder"/>
        </w:category>
        <w:types>
          <w:type w:val="bbPlcHdr"/>
        </w:types>
        <w:behaviors>
          <w:behavior w:val="content"/>
        </w:behaviors>
        <w:guid w:val="{5F9FB5F4-574F-4129-9E1B-22AD34B18B89}"/>
      </w:docPartPr>
      <w:docPartBody>
        <w:p w:rsidR="00E00190" w:rsidRDefault="00AD4F9B">
          <w:pPr>
            <w:pStyle w:val="33161DD7592243DD8206A00A6205C0D3"/>
          </w:pPr>
          <w:r>
            <w:rPr>
              <w:color w:val="808080" w:themeColor="background1" w:themeShade="80"/>
            </w:rPr>
            <w:t>Укажите документ или вид сведений</w:t>
          </w:r>
        </w:p>
      </w:docPartBody>
    </w:docPart>
    <w:docPart>
      <w:docPartPr>
        <w:name w:val="BC63D42B440A41529A5BD7076D685CAC"/>
        <w:category>
          <w:name w:val="Общие"/>
          <w:gallery w:val="placeholder"/>
        </w:category>
        <w:types>
          <w:type w:val="bbPlcHdr"/>
        </w:types>
        <w:behaviors>
          <w:behavior w:val="content"/>
        </w:behaviors>
        <w:guid w:val="{C5951DAA-ED50-49ED-A944-CEB92FD3C45F}"/>
      </w:docPartPr>
      <w:docPartBody>
        <w:p w:rsidR="00E00190" w:rsidRDefault="00AD4F9B">
          <w:pPr>
            <w:pStyle w:val="BC63D42B440A41529A5BD7076D685CAC"/>
          </w:pPr>
          <w:r>
            <w:rPr>
              <w:color w:val="808080" w:themeColor="background1" w:themeShade="80"/>
            </w:rPr>
            <w:t>Укажите документ или вид сведений</w:t>
          </w:r>
        </w:p>
      </w:docPartBody>
    </w:docPart>
    <w:docPart>
      <w:docPartPr>
        <w:name w:val="85885B1DDF154216BEA1A90DEB6D5B1D"/>
        <w:category>
          <w:name w:val="Общие"/>
          <w:gallery w:val="placeholder"/>
        </w:category>
        <w:types>
          <w:type w:val="bbPlcHdr"/>
        </w:types>
        <w:behaviors>
          <w:behavior w:val="content"/>
        </w:behaviors>
        <w:guid w:val="{833C642D-734E-4EF6-84D1-4AF20DA5A8C1}"/>
      </w:docPartPr>
      <w:docPartBody>
        <w:p w:rsidR="00E00190" w:rsidRDefault="00AD4F9B">
          <w:pPr>
            <w:pStyle w:val="85885B1DDF154216BEA1A90DEB6D5B1D"/>
          </w:pPr>
          <w:r>
            <w:rPr>
              <w:color w:val="808080" w:themeColor="background1" w:themeShade="80"/>
            </w:rPr>
            <w:t>Укажите документ или вид сведений</w:t>
          </w:r>
        </w:p>
      </w:docPartBody>
    </w:docPart>
    <w:docPart>
      <w:docPartPr>
        <w:name w:val="5FCB4286A6EA4E7EBF81A06449E4B75E"/>
        <w:category>
          <w:name w:val="Общие"/>
          <w:gallery w:val="placeholder"/>
        </w:category>
        <w:types>
          <w:type w:val="bbPlcHdr"/>
        </w:types>
        <w:behaviors>
          <w:behavior w:val="content"/>
        </w:behaviors>
        <w:guid w:val="{02AF5347-427D-4A94-B82B-3642AFE66B06}"/>
      </w:docPartPr>
      <w:docPartBody>
        <w:p w:rsidR="00E00190" w:rsidRDefault="00AD4F9B">
          <w:pPr>
            <w:pStyle w:val="5FCB4286A6EA4E7EBF81A06449E4B75E"/>
          </w:pPr>
          <w:r>
            <w:rPr>
              <w:color w:val="808080" w:themeColor="background1" w:themeShade="80"/>
            </w:rPr>
            <w:t>Укажите документ или вид сведений</w:t>
          </w:r>
        </w:p>
      </w:docPartBody>
    </w:docPart>
    <w:docPart>
      <w:docPartPr>
        <w:name w:val="B6F8D1D995274E59B0628203472630C5"/>
        <w:category>
          <w:name w:val="Общие"/>
          <w:gallery w:val="placeholder"/>
        </w:category>
        <w:types>
          <w:type w:val="bbPlcHdr"/>
        </w:types>
        <w:behaviors>
          <w:behavior w:val="content"/>
        </w:behaviors>
        <w:guid w:val="{03A62929-AEB1-4D99-95CC-679CEC406DD4}"/>
      </w:docPartPr>
      <w:docPartBody>
        <w:p w:rsidR="00E00190" w:rsidRDefault="00AD4F9B">
          <w:pPr>
            <w:pStyle w:val="B6F8D1D995274E59B0628203472630C5"/>
          </w:pPr>
          <w:r>
            <w:rPr>
              <w:color w:val="808080" w:themeColor="background1" w:themeShade="80"/>
            </w:rPr>
            <w:t>Укажите документ или вид сведений</w:t>
          </w:r>
        </w:p>
      </w:docPartBody>
    </w:docPart>
    <w:docPart>
      <w:docPartPr>
        <w:name w:val="DD593A524F1D41948587F23E2BF2C97D"/>
        <w:category>
          <w:name w:val="Общие"/>
          <w:gallery w:val="placeholder"/>
        </w:category>
        <w:types>
          <w:type w:val="bbPlcHdr"/>
        </w:types>
        <w:behaviors>
          <w:behavior w:val="content"/>
        </w:behaviors>
        <w:guid w:val="{7C885AB0-0F9D-412A-9345-555AE72EBC23}"/>
      </w:docPartPr>
      <w:docPartBody>
        <w:p w:rsidR="00E00190" w:rsidRDefault="00AD4F9B">
          <w:pPr>
            <w:pStyle w:val="DD593A524F1D41948587F23E2BF2C97D"/>
          </w:pPr>
          <w:r>
            <w:rPr>
              <w:color w:val="808080" w:themeColor="background1" w:themeShade="80"/>
            </w:rPr>
            <w:t>Укажите документ или вид сведений</w:t>
          </w:r>
        </w:p>
      </w:docPartBody>
    </w:docPart>
    <w:docPart>
      <w:docPartPr>
        <w:name w:val="7DC3BC7201B847C79F64E8A3BD3B23B9"/>
        <w:category>
          <w:name w:val="Общие"/>
          <w:gallery w:val="placeholder"/>
        </w:category>
        <w:types>
          <w:type w:val="bbPlcHdr"/>
        </w:types>
        <w:behaviors>
          <w:behavior w:val="content"/>
        </w:behaviors>
        <w:guid w:val="{92C66068-CAF0-48AE-A92F-F5894A10D6A1}"/>
      </w:docPartPr>
      <w:docPartBody>
        <w:p w:rsidR="00E00190" w:rsidRDefault="00AD4F9B">
          <w:pPr>
            <w:pStyle w:val="7DC3BC7201B847C79F64E8A3BD3B23B9"/>
          </w:pPr>
          <w:r>
            <w:rPr>
              <w:color w:val="808080" w:themeColor="background1" w:themeShade="80"/>
            </w:rPr>
            <w:t>Укажите документ или вид сведений</w:t>
          </w:r>
        </w:p>
      </w:docPartBody>
    </w:docPart>
    <w:docPart>
      <w:docPartPr>
        <w:name w:val="23ABBB49E8C94080A389BD44F68B2E89"/>
        <w:category>
          <w:name w:val="Общие"/>
          <w:gallery w:val="placeholder"/>
        </w:category>
        <w:types>
          <w:type w:val="bbPlcHdr"/>
        </w:types>
        <w:behaviors>
          <w:behavior w:val="content"/>
        </w:behaviors>
        <w:guid w:val="{CE9C7CAB-6B05-4F06-B92E-BB649F2C84A9}"/>
      </w:docPartPr>
      <w:docPartBody>
        <w:p w:rsidR="00E00190" w:rsidRDefault="00AD4F9B">
          <w:pPr>
            <w:pStyle w:val="23ABBB49E8C94080A389BD44F68B2E89"/>
          </w:pPr>
          <w:r w:rsidRPr="00853F0C">
            <w:rPr>
              <w:rStyle w:val="a3"/>
            </w:rPr>
            <w:t>Место для ввода текста.</w:t>
          </w:r>
        </w:p>
      </w:docPartBody>
    </w:docPart>
    <w:docPart>
      <w:docPartPr>
        <w:name w:val="D34F3F6E42B548279187B92047CD808E"/>
        <w:category>
          <w:name w:val="Общие"/>
          <w:gallery w:val="placeholder"/>
        </w:category>
        <w:types>
          <w:type w:val="bbPlcHdr"/>
        </w:types>
        <w:behaviors>
          <w:behavior w:val="content"/>
        </w:behaviors>
        <w:guid w:val="{D9A5038C-3942-4DC9-B4CB-659EF2414B5C}"/>
      </w:docPartPr>
      <w:docPartBody>
        <w:p w:rsidR="00E00190" w:rsidRDefault="00AD4F9B">
          <w:pPr>
            <w:pStyle w:val="D34F3F6E42B548279187B92047CD808E"/>
          </w:pPr>
          <w:r w:rsidRPr="00853F0C">
            <w:rPr>
              <w:rStyle w:val="a3"/>
            </w:rPr>
            <w:t>Место для ввода текста.</w:t>
          </w:r>
        </w:p>
      </w:docPartBody>
    </w:docPart>
    <w:docPart>
      <w:docPartPr>
        <w:name w:val="37A4787A9C6F457E94C959E9A9166632"/>
        <w:category>
          <w:name w:val="Общие"/>
          <w:gallery w:val="placeholder"/>
        </w:category>
        <w:types>
          <w:type w:val="bbPlcHdr"/>
        </w:types>
        <w:behaviors>
          <w:behavior w:val="content"/>
        </w:behaviors>
        <w:guid w:val="{80628AFF-308A-40E5-929E-84B557833D8A}"/>
      </w:docPartPr>
      <w:docPartBody>
        <w:p w:rsidR="00E00190" w:rsidRDefault="00AD4F9B">
          <w:pPr>
            <w:pStyle w:val="37A4787A9C6F457E94C959E9A9166632"/>
          </w:pPr>
          <w:r>
            <w:rPr>
              <w:rStyle w:val="a3"/>
            </w:rPr>
            <w:t>Место для ввода текста.</w:t>
          </w:r>
        </w:p>
      </w:docPartBody>
    </w:docPart>
    <w:docPart>
      <w:docPartPr>
        <w:name w:val="086E8ADA92FB4C50A075790354792D79"/>
        <w:category>
          <w:name w:val="Общие"/>
          <w:gallery w:val="placeholder"/>
        </w:category>
        <w:types>
          <w:type w:val="bbPlcHdr"/>
        </w:types>
        <w:behaviors>
          <w:behavior w:val="content"/>
        </w:behaviors>
        <w:guid w:val="{BBCB007F-51E5-41FF-BBF2-25EE0602275E}"/>
      </w:docPartPr>
      <w:docPartBody>
        <w:p w:rsidR="00E00190" w:rsidRDefault="00AD4F9B">
          <w:pPr>
            <w:pStyle w:val="086E8ADA92FB4C50A075790354792D79"/>
          </w:pPr>
          <w:r w:rsidRPr="00853F0C">
            <w:rPr>
              <w:rStyle w:val="a3"/>
            </w:rPr>
            <w:t>Место для ввода текста.</w:t>
          </w:r>
        </w:p>
      </w:docPartBody>
    </w:docPart>
    <w:docPart>
      <w:docPartPr>
        <w:name w:val="1352A9CC3CD1471F843F85B0C7E695A3"/>
        <w:category>
          <w:name w:val="Общие"/>
          <w:gallery w:val="placeholder"/>
        </w:category>
        <w:types>
          <w:type w:val="bbPlcHdr"/>
        </w:types>
        <w:behaviors>
          <w:behavior w:val="content"/>
        </w:behaviors>
        <w:guid w:val="{64400A51-6620-4320-8808-0F314A37EDD3}"/>
      </w:docPartPr>
      <w:docPartBody>
        <w:p w:rsidR="00E00190" w:rsidRDefault="00AD4F9B">
          <w:pPr>
            <w:pStyle w:val="1352A9CC3CD1471F843F85B0C7E695A3"/>
          </w:pPr>
          <w:r>
            <w:rPr>
              <w:color w:val="808080" w:themeColor="background1" w:themeShade="80"/>
            </w:rPr>
            <w:t>Укажите документ или вид сведений</w:t>
          </w:r>
        </w:p>
      </w:docPartBody>
    </w:docPart>
    <w:docPart>
      <w:docPartPr>
        <w:name w:val="163F6E6831414EC9B70497BA0DB866F4"/>
        <w:category>
          <w:name w:val="Общие"/>
          <w:gallery w:val="placeholder"/>
        </w:category>
        <w:types>
          <w:type w:val="bbPlcHdr"/>
        </w:types>
        <w:behaviors>
          <w:behavior w:val="content"/>
        </w:behaviors>
        <w:guid w:val="{C4EAEB88-23A3-407D-8F9A-20940132B977}"/>
      </w:docPartPr>
      <w:docPartBody>
        <w:p w:rsidR="00E00190" w:rsidRDefault="00AD4F9B">
          <w:pPr>
            <w:pStyle w:val="163F6E6831414EC9B70497BA0DB866F4"/>
          </w:pPr>
          <w:r>
            <w:rPr>
              <w:color w:val="808080" w:themeColor="background1" w:themeShade="80"/>
            </w:rPr>
            <w:t>Укажите документ или вид сведений</w:t>
          </w:r>
        </w:p>
      </w:docPartBody>
    </w:docPart>
    <w:docPart>
      <w:docPartPr>
        <w:name w:val="460DB1A5B9E5446FAC97A36114610448"/>
        <w:category>
          <w:name w:val="Общие"/>
          <w:gallery w:val="placeholder"/>
        </w:category>
        <w:types>
          <w:type w:val="bbPlcHdr"/>
        </w:types>
        <w:behaviors>
          <w:behavior w:val="content"/>
        </w:behaviors>
        <w:guid w:val="{C174B147-F00F-49A4-B0DC-F891766A7758}"/>
      </w:docPartPr>
      <w:docPartBody>
        <w:p w:rsidR="00E00190" w:rsidRDefault="00AD4F9B">
          <w:pPr>
            <w:pStyle w:val="460DB1A5B9E5446FAC97A36114610448"/>
          </w:pPr>
          <w:r>
            <w:rPr>
              <w:color w:val="808080" w:themeColor="background1" w:themeShade="80"/>
            </w:rPr>
            <w:t>Укажите документ или вид сведений</w:t>
          </w:r>
        </w:p>
      </w:docPartBody>
    </w:docPart>
    <w:docPart>
      <w:docPartPr>
        <w:name w:val="8D01BC314C974D989B51F949C3F21D01"/>
        <w:category>
          <w:name w:val="Общие"/>
          <w:gallery w:val="placeholder"/>
        </w:category>
        <w:types>
          <w:type w:val="bbPlcHdr"/>
        </w:types>
        <w:behaviors>
          <w:behavior w:val="content"/>
        </w:behaviors>
        <w:guid w:val="{03904DA9-489F-4D6B-965A-065A0BD614DD}"/>
      </w:docPartPr>
      <w:docPartBody>
        <w:p w:rsidR="00E00190" w:rsidRDefault="00AD4F9B">
          <w:pPr>
            <w:pStyle w:val="8D01BC314C974D989B51F949C3F21D01"/>
          </w:pPr>
          <w:r>
            <w:rPr>
              <w:color w:val="808080" w:themeColor="background1" w:themeShade="80"/>
            </w:rPr>
            <w:t>Укажите документ или вид сведений</w:t>
          </w:r>
        </w:p>
      </w:docPartBody>
    </w:docPart>
    <w:docPart>
      <w:docPartPr>
        <w:name w:val="F418F6E365004C3BA51F28119B53CC70"/>
        <w:category>
          <w:name w:val="Общие"/>
          <w:gallery w:val="placeholder"/>
        </w:category>
        <w:types>
          <w:type w:val="bbPlcHdr"/>
        </w:types>
        <w:behaviors>
          <w:behavior w:val="content"/>
        </w:behaviors>
        <w:guid w:val="{A2386136-F4C6-498F-AC33-D508BA3CCFB3}"/>
      </w:docPartPr>
      <w:docPartBody>
        <w:p w:rsidR="00E00190" w:rsidRDefault="00AD4F9B">
          <w:pPr>
            <w:pStyle w:val="F418F6E365004C3BA51F28119B53CC70"/>
          </w:pPr>
          <w:r w:rsidRPr="00853F0C">
            <w:rPr>
              <w:rStyle w:val="a3"/>
            </w:rPr>
            <w:t>Место для ввода текста.</w:t>
          </w:r>
        </w:p>
      </w:docPartBody>
    </w:docPart>
    <w:docPart>
      <w:docPartPr>
        <w:name w:val="D01E9DD2D53346249E2B6800B65EC410"/>
        <w:category>
          <w:name w:val="Общие"/>
          <w:gallery w:val="placeholder"/>
        </w:category>
        <w:types>
          <w:type w:val="bbPlcHdr"/>
        </w:types>
        <w:behaviors>
          <w:behavior w:val="content"/>
        </w:behaviors>
        <w:guid w:val="{8F7B60C1-0F0B-44E6-9A0A-5838B54BF05F}"/>
      </w:docPartPr>
      <w:docPartBody>
        <w:p w:rsidR="00E00190" w:rsidRDefault="00AD4F9B">
          <w:pPr>
            <w:pStyle w:val="D01E9DD2D53346249E2B6800B65EC410"/>
          </w:pPr>
          <w:r>
            <w:rPr>
              <w:color w:val="808080" w:themeColor="background1" w:themeShade="80"/>
            </w:rPr>
            <w:t>Укажите документ или вид сведений</w:t>
          </w:r>
        </w:p>
      </w:docPartBody>
    </w:docPart>
    <w:docPart>
      <w:docPartPr>
        <w:name w:val="BE4B346365664DCF9061AE759380F99F"/>
        <w:category>
          <w:name w:val="Общие"/>
          <w:gallery w:val="placeholder"/>
        </w:category>
        <w:types>
          <w:type w:val="bbPlcHdr"/>
        </w:types>
        <w:behaviors>
          <w:behavior w:val="content"/>
        </w:behaviors>
        <w:guid w:val="{F4A194D5-0AFF-461B-B441-E641D43DD293}"/>
      </w:docPartPr>
      <w:docPartBody>
        <w:p w:rsidR="00E00190" w:rsidRDefault="00AD4F9B">
          <w:pPr>
            <w:pStyle w:val="BE4B346365664DCF9061AE759380F99F"/>
          </w:pPr>
          <w:r>
            <w:rPr>
              <w:color w:val="808080" w:themeColor="background1" w:themeShade="80"/>
            </w:rPr>
            <w:t>Укажите документ или вид сведений</w:t>
          </w:r>
        </w:p>
      </w:docPartBody>
    </w:docPart>
    <w:docPart>
      <w:docPartPr>
        <w:name w:val="0DFEB6D39402426AA1D827EEF33A9C1C"/>
        <w:category>
          <w:name w:val="Общие"/>
          <w:gallery w:val="placeholder"/>
        </w:category>
        <w:types>
          <w:type w:val="bbPlcHdr"/>
        </w:types>
        <w:behaviors>
          <w:behavior w:val="content"/>
        </w:behaviors>
        <w:guid w:val="{21B71C4D-D69F-4BE1-AB72-A21913541E9A}"/>
      </w:docPartPr>
      <w:docPartBody>
        <w:p w:rsidR="00E00190" w:rsidRDefault="00AD4F9B">
          <w:pPr>
            <w:pStyle w:val="0DFEB6D39402426AA1D827EEF33A9C1C"/>
          </w:pPr>
          <w:r w:rsidRPr="00853F0C">
            <w:rPr>
              <w:rStyle w:val="a3"/>
            </w:rPr>
            <w:t>Место для ввода текста.</w:t>
          </w:r>
        </w:p>
      </w:docPartBody>
    </w:docPart>
    <w:docPart>
      <w:docPartPr>
        <w:name w:val="DD5A46D19FC2434AA6EC1EB1E6B65850"/>
        <w:category>
          <w:name w:val="Общие"/>
          <w:gallery w:val="placeholder"/>
        </w:category>
        <w:types>
          <w:type w:val="bbPlcHdr"/>
        </w:types>
        <w:behaviors>
          <w:behavior w:val="content"/>
        </w:behaviors>
        <w:guid w:val="{B07A03E1-F9F1-423B-9FEB-ACEA25326E33}"/>
      </w:docPartPr>
      <w:docPartBody>
        <w:p w:rsidR="00E00190" w:rsidRDefault="00AD4F9B">
          <w:pPr>
            <w:pStyle w:val="DD5A46D19FC2434AA6EC1EB1E6B65850"/>
          </w:pPr>
          <w:r w:rsidRPr="00853F0C">
            <w:rPr>
              <w:rStyle w:val="a3"/>
            </w:rPr>
            <w:t>Место для ввода текста.</w:t>
          </w:r>
        </w:p>
      </w:docPartBody>
    </w:docPart>
    <w:docPart>
      <w:docPartPr>
        <w:name w:val="F332AC66A5154028BA7E01BEB7A6374B"/>
        <w:category>
          <w:name w:val="Общие"/>
          <w:gallery w:val="placeholder"/>
        </w:category>
        <w:types>
          <w:type w:val="bbPlcHdr"/>
        </w:types>
        <w:behaviors>
          <w:behavior w:val="content"/>
        </w:behaviors>
        <w:guid w:val="{AF7C75EB-107B-4810-8BCC-8CB346AEF445}"/>
      </w:docPartPr>
      <w:docPartBody>
        <w:p w:rsidR="00E00190" w:rsidRDefault="00AD4F9B">
          <w:pPr>
            <w:pStyle w:val="F332AC66A5154028BA7E01BEB7A6374B"/>
          </w:pPr>
          <w:r w:rsidRPr="00853F0C">
            <w:rPr>
              <w:rStyle w:val="a3"/>
            </w:rPr>
            <w:t>Место для ввода текста.</w:t>
          </w:r>
        </w:p>
      </w:docPartBody>
    </w:docPart>
    <w:docPart>
      <w:docPartPr>
        <w:name w:val="43375E5840D1440CAB23776B12BA5E03"/>
        <w:category>
          <w:name w:val="Общие"/>
          <w:gallery w:val="placeholder"/>
        </w:category>
        <w:types>
          <w:type w:val="bbPlcHdr"/>
        </w:types>
        <w:behaviors>
          <w:behavior w:val="content"/>
        </w:behaviors>
        <w:guid w:val="{7B23049F-B648-4C00-8716-4FB2E6AA1B9E}"/>
      </w:docPartPr>
      <w:docPartBody>
        <w:p w:rsidR="00E00190" w:rsidRDefault="00AD4F9B">
          <w:pPr>
            <w:pStyle w:val="43375E5840D1440CAB23776B12BA5E03"/>
          </w:pPr>
          <w:r w:rsidRPr="00853F0C">
            <w:rPr>
              <w:rStyle w:val="a3"/>
            </w:rPr>
            <w:t>Место для ввода текста.</w:t>
          </w:r>
        </w:p>
      </w:docPartBody>
    </w:docPart>
    <w:docPart>
      <w:docPartPr>
        <w:name w:val="498D59B0B57E42698D39BCD86841F5B1"/>
        <w:category>
          <w:name w:val="Общие"/>
          <w:gallery w:val="placeholder"/>
        </w:category>
        <w:types>
          <w:type w:val="bbPlcHdr"/>
        </w:types>
        <w:behaviors>
          <w:behavior w:val="content"/>
        </w:behaviors>
        <w:guid w:val="{222C2E16-3357-4C29-91D1-EBDA19F26FE4}"/>
      </w:docPartPr>
      <w:docPartBody>
        <w:p w:rsidR="00E00190" w:rsidRDefault="00AD4F9B">
          <w:pPr>
            <w:pStyle w:val="498D59B0B57E42698D39BCD86841F5B1"/>
          </w:pPr>
          <w:r w:rsidRPr="00853F0C">
            <w:rPr>
              <w:rStyle w:val="a3"/>
            </w:rPr>
            <w:t>Место для ввода текста.</w:t>
          </w:r>
        </w:p>
      </w:docPartBody>
    </w:docPart>
    <w:docPart>
      <w:docPartPr>
        <w:name w:val="83EA6D43327540D49A8A887E9E9A5472"/>
        <w:category>
          <w:name w:val="Общие"/>
          <w:gallery w:val="placeholder"/>
        </w:category>
        <w:types>
          <w:type w:val="bbPlcHdr"/>
        </w:types>
        <w:behaviors>
          <w:behavior w:val="content"/>
        </w:behaviors>
        <w:guid w:val="{17479B7E-ADA3-4E3C-B97C-0A34126CE410}"/>
      </w:docPartPr>
      <w:docPartBody>
        <w:p w:rsidR="00E00190" w:rsidRDefault="00AD4F9B">
          <w:pPr>
            <w:pStyle w:val="83EA6D43327540D49A8A887E9E9A5472"/>
          </w:pPr>
          <w:r w:rsidRPr="00853F0C">
            <w:rPr>
              <w:rStyle w:val="a3"/>
            </w:rPr>
            <w:t>Место для ввода текста.</w:t>
          </w:r>
        </w:p>
      </w:docPartBody>
    </w:docPart>
    <w:docPart>
      <w:docPartPr>
        <w:name w:val="DF8AC8496D5C40E8AF9AF87173016FA0"/>
        <w:category>
          <w:name w:val="Общие"/>
          <w:gallery w:val="placeholder"/>
        </w:category>
        <w:types>
          <w:type w:val="bbPlcHdr"/>
        </w:types>
        <w:behaviors>
          <w:behavior w:val="content"/>
        </w:behaviors>
        <w:guid w:val="{73E24BFC-161A-4A9E-802D-7DD5FD608A94}"/>
      </w:docPartPr>
      <w:docPartBody>
        <w:p w:rsidR="00E00190" w:rsidRDefault="00AD4F9B">
          <w:pPr>
            <w:pStyle w:val="DF8AC8496D5C40E8AF9AF87173016FA0"/>
          </w:pPr>
          <w:r w:rsidRPr="00853F0C">
            <w:rPr>
              <w:rStyle w:val="a3"/>
            </w:rPr>
            <w:t>Место для ввода текста.</w:t>
          </w:r>
        </w:p>
      </w:docPartBody>
    </w:docPart>
    <w:docPart>
      <w:docPartPr>
        <w:name w:val="D79100B7B3FE4ABBAC0618D9F2220DBE"/>
        <w:category>
          <w:name w:val="Общие"/>
          <w:gallery w:val="placeholder"/>
        </w:category>
        <w:types>
          <w:type w:val="bbPlcHdr"/>
        </w:types>
        <w:behaviors>
          <w:behavior w:val="content"/>
        </w:behaviors>
        <w:guid w:val="{8B033475-626E-496F-8AA0-280446BC2117}"/>
      </w:docPartPr>
      <w:docPartBody>
        <w:p w:rsidR="00E00190" w:rsidRDefault="00AD4F9B">
          <w:pPr>
            <w:pStyle w:val="D79100B7B3FE4ABBAC0618D9F2220DBE"/>
          </w:pPr>
          <w:r w:rsidRPr="00853F0C">
            <w:rPr>
              <w:rStyle w:val="a3"/>
            </w:rPr>
            <w:t>Место для ввода текста.</w:t>
          </w:r>
        </w:p>
      </w:docPartBody>
    </w:docPart>
    <w:docPart>
      <w:docPartPr>
        <w:name w:val="F7A9C1CC961241D9BBF4CBEB70EAF63F"/>
        <w:category>
          <w:name w:val="Общие"/>
          <w:gallery w:val="placeholder"/>
        </w:category>
        <w:types>
          <w:type w:val="bbPlcHdr"/>
        </w:types>
        <w:behaviors>
          <w:behavior w:val="content"/>
        </w:behaviors>
        <w:guid w:val="{26471BC5-D6FE-4659-8F14-87E9AFA8484D}"/>
      </w:docPartPr>
      <w:docPartBody>
        <w:p w:rsidR="00E00190" w:rsidRDefault="00AD4F9B">
          <w:pPr>
            <w:pStyle w:val="F7A9C1CC961241D9BBF4CBEB70EAF63F"/>
          </w:pPr>
          <w:r w:rsidRPr="007027F2">
            <w:rPr>
              <w:rStyle w:val="a3"/>
            </w:rPr>
            <w:t>Выберите стандартный блок.</w:t>
          </w:r>
        </w:p>
      </w:docPartBody>
    </w:docPart>
    <w:docPart>
      <w:docPartPr>
        <w:name w:val="F8BC8130A94D4A48BCCD0D13674D0ED6"/>
        <w:category>
          <w:name w:val="Общие"/>
          <w:gallery w:val="placeholder"/>
        </w:category>
        <w:types>
          <w:type w:val="bbPlcHdr"/>
        </w:types>
        <w:behaviors>
          <w:behavior w:val="content"/>
        </w:behaviors>
        <w:guid w:val="{9D21715C-4CE3-4126-9FA6-066F9BD02BAF}"/>
      </w:docPartPr>
      <w:docPartBody>
        <w:p w:rsidR="00D349DE" w:rsidRDefault="00884580" w:rsidP="00884580">
          <w:pPr>
            <w:pStyle w:val="F8BC8130A94D4A48BCCD0D13674D0ED6"/>
          </w:pPr>
          <w:r w:rsidRPr="00853F0C">
            <w:rPr>
              <w:rStyle w:val="a3"/>
            </w:rPr>
            <w:t>Место для ввода текста.</w:t>
          </w:r>
        </w:p>
      </w:docPartBody>
    </w:docPart>
    <w:docPart>
      <w:docPartPr>
        <w:name w:val="2D4C0D3356CE4BB9866635EADAEB0C66"/>
        <w:category>
          <w:name w:val="Общие"/>
          <w:gallery w:val="placeholder"/>
        </w:category>
        <w:types>
          <w:type w:val="bbPlcHdr"/>
        </w:types>
        <w:behaviors>
          <w:behavior w:val="content"/>
        </w:behaviors>
        <w:guid w:val="{3FBCD50A-8276-4823-915F-4C60B98CE367}"/>
      </w:docPartPr>
      <w:docPartBody>
        <w:p w:rsidR="00DF7BC0" w:rsidRDefault="0030323E" w:rsidP="0030323E">
          <w:pPr>
            <w:pStyle w:val="2D4C0D3356CE4BB9866635EADAEB0C66"/>
          </w:pPr>
          <w:r w:rsidRPr="00853F0C">
            <w:rPr>
              <w:rStyle w:val="a3"/>
            </w:rPr>
            <w:t>Место для ввода текста.</w:t>
          </w:r>
        </w:p>
      </w:docPartBody>
    </w:docPart>
    <w:docPart>
      <w:docPartPr>
        <w:name w:val="3C6606E37A2C47A4BBC94EBC9DC1C2F9"/>
        <w:category>
          <w:name w:val="Общие"/>
          <w:gallery w:val="placeholder"/>
        </w:category>
        <w:types>
          <w:type w:val="bbPlcHdr"/>
        </w:types>
        <w:behaviors>
          <w:behavior w:val="content"/>
        </w:behaviors>
        <w:guid w:val="{7B0E6775-EC47-466B-8FD3-D523C65ADE9A}"/>
      </w:docPartPr>
      <w:docPartBody>
        <w:p w:rsidR="00DF7BC0" w:rsidRDefault="0030323E" w:rsidP="0030323E">
          <w:pPr>
            <w:pStyle w:val="3C6606E37A2C47A4BBC94EBC9DC1C2F9"/>
          </w:pPr>
          <w:r w:rsidRPr="00853F0C">
            <w:rPr>
              <w:rStyle w:val="a3"/>
            </w:rPr>
            <w:t>Место для ввода текста.</w:t>
          </w:r>
        </w:p>
      </w:docPartBody>
    </w:docPart>
    <w:docPart>
      <w:docPartPr>
        <w:name w:val="9FF9EDF231E74710A0C3878436B07734"/>
        <w:category>
          <w:name w:val="Общие"/>
          <w:gallery w:val="placeholder"/>
        </w:category>
        <w:types>
          <w:type w:val="bbPlcHdr"/>
        </w:types>
        <w:behaviors>
          <w:behavior w:val="content"/>
        </w:behaviors>
        <w:guid w:val="{5DA59CBF-DD07-4011-9228-4685ADFD5604}"/>
      </w:docPartPr>
      <w:docPartBody>
        <w:p w:rsidR="00DF7BC0" w:rsidRDefault="0030323E" w:rsidP="0030323E">
          <w:pPr>
            <w:pStyle w:val="9FF9EDF231E74710A0C3878436B07734"/>
          </w:pPr>
          <w:r w:rsidRPr="00853F0C">
            <w:rPr>
              <w:rStyle w:val="a3"/>
            </w:rPr>
            <w:t>Место для ввода текста.</w:t>
          </w:r>
        </w:p>
      </w:docPartBody>
    </w:docPart>
    <w:docPart>
      <w:docPartPr>
        <w:name w:val="58A75990B6954426AB81167514AB19A9"/>
        <w:category>
          <w:name w:val="Общие"/>
          <w:gallery w:val="placeholder"/>
        </w:category>
        <w:types>
          <w:type w:val="bbPlcHdr"/>
        </w:types>
        <w:behaviors>
          <w:behavior w:val="content"/>
        </w:behaviors>
        <w:guid w:val="{CFFADCBB-A7F1-45A1-8BC3-B5E846690B11}"/>
      </w:docPartPr>
      <w:docPartBody>
        <w:p w:rsidR="00DF7BC0" w:rsidRDefault="0030323E" w:rsidP="0030323E">
          <w:pPr>
            <w:pStyle w:val="58A75990B6954426AB81167514AB19A9"/>
          </w:pPr>
          <w:r w:rsidRPr="00853F0C">
            <w:rPr>
              <w:rStyle w:val="a3"/>
            </w:rPr>
            <w:t>Место для ввода текста.</w:t>
          </w:r>
        </w:p>
      </w:docPartBody>
    </w:docPart>
    <w:docPart>
      <w:docPartPr>
        <w:name w:val="E2A83813B33540DAB786CC513C4746EE"/>
        <w:category>
          <w:name w:val="Общие"/>
          <w:gallery w:val="placeholder"/>
        </w:category>
        <w:types>
          <w:type w:val="bbPlcHdr"/>
        </w:types>
        <w:behaviors>
          <w:behavior w:val="content"/>
        </w:behaviors>
        <w:guid w:val="{A6CE2803-7A64-42B9-8F7F-D51A6767F9DB}"/>
      </w:docPartPr>
      <w:docPartBody>
        <w:p w:rsidR="00DF7BC0" w:rsidRDefault="0030323E" w:rsidP="0030323E">
          <w:pPr>
            <w:pStyle w:val="E2A83813B33540DAB786CC513C4746EE"/>
          </w:pPr>
          <w:r w:rsidRPr="00853F0C">
            <w:rPr>
              <w:rStyle w:val="a3"/>
            </w:rPr>
            <w:t>Место для ввода текста.</w:t>
          </w:r>
        </w:p>
      </w:docPartBody>
    </w:docPart>
    <w:docPart>
      <w:docPartPr>
        <w:name w:val="3340DFCA86694A7E90F5119AFAE833DE"/>
        <w:category>
          <w:name w:val="Общие"/>
          <w:gallery w:val="placeholder"/>
        </w:category>
        <w:types>
          <w:type w:val="bbPlcHdr"/>
        </w:types>
        <w:behaviors>
          <w:behavior w:val="content"/>
        </w:behaviors>
        <w:guid w:val="{398870FC-02CA-4A83-8F28-A6CB8F9BA69A}"/>
      </w:docPartPr>
      <w:docPartBody>
        <w:p w:rsidR="00DF7BC0" w:rsidRDefault="0030323E" w:rsidP="0030323E">
          <w:pPr>
            <w:pStyle w:val="3340DFCA86694A7E90F5119AFAE833DE"/>
          </w:pPr>
          <w:r w:rsidRPr="00853F0C">
            <w:rPr>
              <w:rStyle w:val="a3"/>
            </w:rPr>
            <w:t>Место для ввода текста.</w:t>
          </w:r>
        </w:p>
      </w:docPartBody>
    </w:docPart>
    <w:docPart>
      <w:docPartPr>
        <w:name w:val="252E5756E3E14BF08E4B1C28D1F72544"/>
        <w:category>
          <w:name w:val="Общие"/>
          <w:gallery w:val="placeholder"/>
        </w:category>
        <w:types>
          <w:type w:val="bbPlcHdr"/>
        </w:types>
        <w:behaviors>
          <w:behavior w:val="content"/>
        </w:behaviors>
        <w:guid w:val="{3E0C3345-4CFE-426A-872A-2C507A268F97}"/>
      </w:docPartPr>
      <w:docPartBody>
        <w:p w:rsidR="00DF7BC0" w:rsidRDefault="00DF7BC0" w:rsidP="00DF7BC0">
          <w:pPr>
            <w:pStyle w:val="252E5756E3E14BF08E4B1C28D1F72544"/>
          </w:pPr>
          <w:r w:rsidRPr="00853F0C">
            <w:rPr>
              <w:rStyle w:val="a3"/>
            </w:rPr>
            <w:t>Место для ввода текста.</w:t>
          </w:r>
        </w:p>
      </w:docPartBody>
    </w:docPart>
    <w:docPart>
      <w:docPartPr>
        <w:name w:val="166536E4D9C74A0DAA966416153CF78A"/>
        <w:category>
          <w:name w:val="Общие"/>
          <w:gallery w:val="placeholder"/>
        </w:category>
        <w:types>
          <w:type w:val="bbPlcHdr"/>
        </w:types>
        <w:behaviors>
          <w:behavior w:val="content"/>
        </w:behaviors>
        <w:guid w:val="{5737F050-6195-41E6-B79E-790CF8B84703}"/>
      </w:docPartPr>
      <w:docPartBody>
        <w:p w:rsidR="00DF7BC0" w:rsidRDefault="00DF7BC0" w:rsidP="00DF7BC0">
          <w:pPr>
            <w:pStyle w:val="166536E4D9C74A0DAA966416153CF78A"/>
          </w:pPr>
          <w:r w:rsidRPr="00853F0C">
            <w:rPr>
              <w:rStyle w:val="a3"/>
            </w:rPr>
            <w:t>Место для ввода текста.</w:t>
          </w:r>
        </w:p>
      </w:docPartBody>
    </w:docPart>
    <w:docPart>
      <w:docPartPr>
        <w:name w:val="BD9DF31B6D8341B6AAFD293D8650A73D"/>
        <w:category>
          <w:name w:val="Общие"/>
          <w:gallery w:val="placeholder"/>
        </w:category>
        <w:types>
          <w:type w:val="bbPlcHdr"/>
        </w:types>
        <w:behaviors>
          <w:behavior w:val="content"/>
        </w:behaviors>
        <w:guid w:val="{195DC02A-EC67-4C7E-AC74-4ADD018260A3}"/>
      </w:docPartPr>
      <w:docPartBody>
        <w:p w:rsidR="00DF7BC0" w:rsidRDefault="00DF7BC0" w:rsidP="00DF7BC0">
          <w:pPr>
            <w:pStyle w:val="BD9DF31B6D8341B6AAFD293D8650A73D"/>
          </w:pPr>
          <w:r w:rsidRPr="00853F0C">
            <w:rPr>
              <w:rStyle w:val="a3"/>
            </w:rPr>
            <w:t>Место для ввода текста.</w:t>
          </w:r>
        </w:p>
      </w:docPartBody>
    </w:docPart>
    <w:docPart>
      <w:docPartPr>
        <w:name w:val="62F762D3CF9B440A8AD2FAE2A4015495"/>
        <w:category>
          <w:name w:val="Общие"/>
          <w:gallery w:val="placeholder"/>
        </w:category>
        <w:types>
          <w:type w:val="bbPlcHdr"/>
        </w:types>
        <w:behaviors>
          <w:behavior w:val="content"/>
        </w:behaviors>
        <w:guid w:val="{083AFF53-F114-46ED-BF1F-C46E675B9F53}"/>
      </w:docPartPr>
      <w:docPartBody>
        <w:p w:rsidR="00000000" w:rsidRDefault="0045305F" w:rsidP="0045305F">
          <w:pPr>
            <w:pStyle w:val="62F762D3CF9B440A8AD2FAE2A4015495"/>
          </w:pPr>
          <w:r w:rsidRPr="00853F0C">
            <w:rPr>
              <w:rStyle w:val="a3"/>
            </w:rPr>
            <w:t xml:space="preserve">Место для ввода </w:t>
          </w:r>
          <w:r>
            <w:rPr>
              <w:rStyle w:val="a3"/>
            </w:rPr>
            <w:t>номера</w:t>
          </w:r>
        </w:p>
      </w:docPartBody>
    </w:docPart>
    <w:docPart>
      <w:docPartPr>
        <w:name w:val="E6180E933CD24A16A2AFE05BCE10B222"/>
        <w:category>
          <w:name w:val="Общие"/>
          <w:gallery w:val="placeholder"/>
        </w:category>
        <w:types>
          <w:type w:val="bbPlcHdr"/>
        </w:types>
        <w:behaviors>
          <w:behavior w:val="content"/>
        </w:behaviors>
        <w:guid w:val="{F8DE6BC6-6466-42B6-9975-CCF578112381}"/>
      </w:docPartPr>
      <w:docPartBody>
        <w:p w:rsidR="00000000" w:rsidRDefault="0045305F" w:rsidP="0045305F">
          <w:pPr>
            <w:pStyle w:val="E6180E933CD24A16A2AFE05BCE10B222"/>
          </w:pPr>
          <w:r w:rsidRPr="00853F0C">
            <w:rPr>
              <w:rStyle w:val="a3"/>
            </w:rPr>
            <w:t xml:space="preserve">Место для ввода </w:t>
          </w:r>
          <w:r>
            <w:rPr>
              <w:rStyle w:val="a3"/>
            </w:rPr>
            <w:t>номера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4E04"/>
    <w:rsid w:val="000126CD"/>
    <w:rsid w:val="000453B0"/>
    <w:rsid w:val="001C4E04"/>
    <w:rsid w:val="0030323E"/>
    <w:rsid w:val="003878E6"/>
    <w:rsid w:val="0045305F"/>
    <w:rsid w:val="00547A2B"/>
    <w:rsid w:val="006C029C"/>
    <w:rsid w:val="00884580"/>
    <w:rsid w:val="009C2109"/>
    <w:rsid w:val="00AD4F9B"/>
    <w:rsid w:val="00D349DE"/>
    <w:rsid w:val="00DF7BC0"/>
    <w:rsid w:val="00E001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45305F"/>
    <w:rPr>
      <w:color w:val="808080"/>
    </w:rPr>
  </w:style>
  <w:style w:type="paragraph" w:customStyle="1" w:styleId="1388844B9F974B279C5751A4E9924A7E">
    <w:name w:val="1388844B9F974B279C5751A4E9924A7E"/>
  </w:style>
  <w:style w:type="paragraph" w:customStyle="1" w:styleId="3ED0C3C6AA134C57A4AFB57DD78A5C3E">
    <w:name w:val="3ED0C3C6AA134C57A4AFB57DD78A5C3E"/>
  </w:style>
  <w:style w:type="paragraph" w:customStyle="1" w:styleId="ED680A3D4E144DFA9F0AA710D1179D74">
    <w:name w:val="ED680A3D4E144DFA9F0AA710D1179D74"/>
  </w:style>
  <w:style w:type="paragraph" w:customStyle="1" w:styleId="71357B0F38694B9FB37B337826AB8818">
    <w:name w:val="71357B0F38694B9FB37B337826AB8818"/>
  </w:style>
  <w:style w:type="paragraph" w:customStyle="1" w:styleId="D3CA8F7A31FA411FAAC1EBEAF2159F7A">
    <w:name w:val="D3CA8F7A31FA411FAAC1EBEAF2159F7A"/>
  </w:style>
  <w:style w:type="paragraph" w:customStyle="1" w:styleId="2946757645544960AC5BBD293C51EEA5">
    <w:name w:val="2946757645544960AC5BBD293C51EEA5"/>
  </w:style>
  <w:style w:type="paragraph" w:customStyle="1" w:styleId="F5993A308EB64445B211C83A38AC974C">
    <w:name w:val="F5993A308EB64445B211C83A38AC974C"/>
  </w:style>
  <w:style w:type="paragraph" w:customStyle="1" w:styleId="A2473A0190C44C1C918654171D35E25F">
    <w:name w:val="A2473A0190C44C1C918654171D35E25F"/>
  </w:style>
  <w:style w:type="paragraph" w:customStyle="1" w:styleId="FD05F07D304443A4A9A01175B34F6F34">
    <w:name w:val="FD05F07D304443A4A9A01175B34F6F34"/>
  </w:style>
  <w:style w:type="paragraph" w:customStyle="1" w:styleId="D1C74E39B35043FE8156CE8CE3ADEC6D">
    <w:name w:val="D1C74E39B35043FE8156CE8CE3ADEC6D"/>
  </w:style>
  <w:style w:type="paragraph" w:customStyle="1" w:styleId="A8BD240E0B7941D1B0EE0E8A721B2500">
    <w:name w:val="A8BD240E0B7941D1B0EE0E8A721B2500"/>
  </w:style>
  <w:style w:type="paragraph" w:customStyle="1" w:styleId="AC53C7A0020445CC8B44C12D7E916BE4">
    <w:name w:val="AC53C7A0020445CC8B44C12D7E916BE4"/>
  </w:style>
  <w:style w:type="paragraph" w:customStyle="1" w:styleId="F521410806EE46528DC3F87407811C2A">
    <w:name w:val="F521410806EE46528DC3F87407811C2A"/>
  </w:style>
  <w:style w:type="paragraph" w:customStyle="1" w:styleId="212883DC48524684BC84BCE4BF5A2817">
    <w:name w:val="212883DC48524684BC84BCE4BF5A2817"/>
  </w:style>
  <w:style w:type="paragraph" w:customStyle="1" w:styleId="553E554AA7394F84959DA781BB9E4413">
    <w:name w:val="553E554AA7394F84959DA781BB9E4413"/>
  </w:style>
  <w:style w:type="paragraph" w:customStyle="1" w:styleId="C17A93B340F3464381C884AD28C1E3D1">
    <w:name w:val="C17A93B340F3464381C884AD28C1E3D1"/>
  </w:style>
  <w:style w:type="paragraph" w:customStyle="1" w:styleId="304344B36AD24A4C932205B2E6DFBE4C">
    <w:name w:val="304344B36AD24A4C932205B2E6DFBE4C"/>
  </w:style>
  <w:style w:type="paragraph" w:customStyle="1" w:styleId="67EB4980C21D44608EFC8DCC9B8F341B">
    <w:name w:val="67EB4980C21D44608EFC8DCC9B8F341B"/>
  </w:style>
  <w:style w:type="paragraph" w:customStyle="1" w:styleId="A3EC475540E14BFC83020583E249DA04">
    <w:name w:val="A3EC475540E14BFC83020583E249DA04"/>
  </w:style>
  <w:style w:type="paragraph" w:customStyle="1" w:styleId="5697677EC3C2433799B1933D6372975E">
    <w:name w:val="5697677EC3C2433799B1933D6372975E"/>
  </w:style>
  <w:style w:type="paragraph" w:customStyle="1" w:styleId="88914AE1EE6B48D8BEE20B45C0E9C5C2">
    <w:name w:val="88914AE1EE6B48D8BEE20B45C0E9C5C2"/>
  </w:style>
  <w:style w:type="paragraph" w:customStyle="1" w:styleId="40C01E7BF50645BB8079094884910486">
    <w:name w:val="40C01E7BF50645BB8079094884910486"/>
  </w:style>
  <w:style w:type="paragraph" w:customStyle="1" w:styleId="92012EEF1DF84B5EA204D6C4B05CCA8D">
    <w:name w:val="92012EEF1DF84B5EA204D6C4B05CCA8D"/>
  </w:style>
  <w:style w:type="paragraph" w:customStyle="1" w:styleId="2E3C5F02A63C488E8A584A5291ED405F">
    <w:name w:val="2E3C5F02A63C488E8A584A5291ED405F"/>
  </w:style>
  <w:style w:type="paragraph" w:customStyle="1" w:styleId="08DD6C03F7CD40FBAC7B9C3482EFC5BC">
    <w:name w:val="08DD6C03F7CD40FBAC7B9C3482EFC5BC"/>
  </w:style>
  <w:style w:type="paragraph" w:customStyle="1" w:styleId="E71B3B25157243C9A2D4C3BEFEDCC4F8">
    <w:name w:val="E71B3B25157243C9A2D4C3BEFEDCC4F8"/>
  </w:style>
  <w:style w:type="paragraph" w:customStyle="1" w:styleId="983061F532FF48AA8464F2F616D8FFB0">
    <w:name w:val="983061F532FF48AA8464F2F616D8FFB0"/>
  </w:style>
  <w:style w:type="paragraph" w:customStyle="1" w:styleId="7775CAC318E943CDA8F69E8C9E667ED1">
    <w:name w:val="7775CAC318E943CDA8F69E8C9E667ED1"/>
  </w:style>
  <w:style w:type="paragraph" w:customStyle="1" w:styleId="8605EBA8F9524D5092927366783458DA">
    <w:name w:val="8605EBA8F9524D5092927366783458DA"/>
  </w:style>
  <w:style w:type="paragraph" w:customStyle="1" w:styleId="C854FAF3166743A19BE1BC0A8B928EFA">
    <w:name w:val="C854FAF3166743A19BE1BC0A8B928EFA"/>
  </w:style>
  <w:style w:type="paragraph" w:customStyle="1" w:styleId="30D1B13300174004BC562D9FC14BF581">
    <w:name w:val="30D1B13300174004BC562D9FC14BF581"/>
  </w:style>
  <w:style w:type="paragraph" w:customStyle="1" w:styleId="7E84A84408474F8083C47B960C47C595">
    <w:name w:val="7E84A84408474F8083C47B960C47C595"/>
  </w:style>
  <w:style w:type="paragraph" w:customStyle="1" w:styleId="EA5235B237F04D3BBEFFEC9D8FB1B793">
    <w:name w:val="EA5235B237F04D3BBEFFEC9D8FB1B793"/>
  </w:style>
  <w:style w:type="paragraph" w:customStyle="1" w:styleId="1B6166604C2342BEB41FC04AFEC3711B">
    <w:name w:val="1B6166604C2342BEB41FC04AFEC3711B"/>
  </w:style>
  <w:style w:type="paragraph" w:customStyle="1" w:styleId="2F8B086FEE784FABBE9E0CDA38B62671">
    <w:name w:val="2F8B086FEE784FABBE9E0CDA38B62671"/>
  </w:style>
  <w:style w:type="paragraph" w:customStyle="1" w:styleId="5C97E5B77EB847C5810D6CD53FD0142D">
    <w:name w:val="5C97E5B77EB847C5810D6CD53FD0142D"/>
  </w:style>
  <w:style w:type="paragraph" w:customStyle="1" w:styleId="2267CD8A350C4B3CA04D9B1A9E9F8D1A">
    <w:name w:val="2267CD8A350C4B3CA04D9B1A9E9F8D1A"/>
  </w:style>
  <w:style w:type="paragraph" w:customStyle="1" w:styleId="F60FD20F94974B1E868EB8B82DBAD69F">
    <w:name w:val="F60FD20F94974B1E868EB8B82DBAD69F"/>
  </w:style>
  <w:style w:type="paragraph" w:customStyle="1" w:styleId="57C6C3C106F140608E92D1F6C4C6E43B">
    <w:name w:val="57C6C3C106F140608E92D1F6C4C6E43B"/>
  </w:style>
  <w:style w:type="paragraph" w:customStyle="1" w:styleId="2E68EA3368FA46CE9243688937D7947A">
    <w:name w:val="2E68EA3368FA46CE9243688937D7947A"/>
  </w:style>
  <w:style w:type="paragraph" w:customStyle="1" w:styleId="2CD1ADE101454BEEB0F140373AFBB304">
    <w:name w:val="2CD1ADE101454BEEB0F140373AFBB304"/>
  </w:style>
  <w:style w:type="paragraph" w:customStyle="1" w:styleId="DA0FEF790A9044B08DF612A4F209DB8B">
    <w:name w:val="DA0FEF790A9044B08DF612A4F209DB8B"/>
  </w:style>
  <w:style w:type="paragraph" w:customStyle="1" w:styleId="5FEE21CE0E804E2CB65A855117B6F7D0">
    <w:name w:val="5FEE21CE0E804E2CB65A855117B6F7D0"/>
  </w:style>
  <w:style w:type="paragraph" w:customStyle="1" w:styleId="05520E8816E54D71825770F436F5A21E">
    <w:name w:val="05520E8816E54D71825770F436F5A21E"/>
  </w:style>
  <w:style w:type="paragraph" w:customStyle="1" w:styleId="4FDBC59685864FD990018FF9CB40CD4A">
    <w:name w:val="4FDBC59685864FD990018FF9CB40CD4A"/>
  </w:style>
  <w:style w:type="paragraph" w:customStyle="1" w:styleId="A00CDE20EA2E48A8B754041A96AFAD0C">
    <w:name w:val="A00CDE20EA2E48A8B754041A96AFAD0C"/>
  </w:style>
  <w:style w:type="paragraph" w:customStyle="1" w:styleId="1CC443B291994770B40046842F4C65F7">
    <w:name w:val="1CC443B291994770B40046842F4C65F7"/>
  </w:style>
  <w:style w:type="paragraph" w:customStyle="1" w:styleId="33161DD7592243DD8206A00A6205C0D3">
    <w:name w:val="33161DD7592243DD8206A00A6205C0D3"/>
  </w:style>
  <w:style w:type="paragraph" w:customStyle="1" w:styleId="BC63D42B440A41529A5BD7076D685CAC">
    <w:name w:val="BC63D42B440A41529A5BD7076D685CAC"/>
  </w:style>
  <w:style w:type="paragraph" w:customStyle="1" w:styleId="85885B1DDF154216BEA1A90DEB6D5B1D">
    <w:name w:val="85885B1DDF154216BEA1A90DEB6D5B1D"/>
  </w:style>
  <w:style w:type="paragraph" w:customStyle="1" w:styleId="5FCB4286A6EA4E7EBF81A06449E4B75E">
    <w:name w:val="5FCB4286A6EA4E7EBF81A06449E4B75E"/>
  </w:style>
  <w:style w:type="paragraph" w:customStyle="1" w:styleId="B6F8D1D995274E59B0628203472630C5">
    <w:name w:val="B6F8D1D995274E59B0628203472630C5"/>
  </w:style>
  <w:style w:type="paragraph" w:customStyle="1" w:styleId="DD593A524F1D41948587F23E2BF2C97D">
    <w:name w:val="DD593A524F1D41948587F23E2BF2C97D"/>
  </w:style>
  <w:style w:type="paragraph" w:customStyle="1" w:styleId="7DC3BC7201B847C79F64E8A3BD3B23B9">
    <w:name w:val="7DC3BC7201B847C79F64E8A3BD3B23B9"/>
  </w:style>
  <w:style w:type="paragraph" w:customStyle="1" w:styleId="23ABBB49E8C94080A389BD44F68B2E89">
    <w:name w:val="23ABBB49E8C94080A389BD44F68B2E89"/>
  </w:style>
  <w:style w:type="paragraph" w:customStyle="1" w:styleId="D34F3F6E42B548279187B92047CD808E">
    <w:name w:val="D34F3F6E42B548279187B92047CD808E"/>
  </w:style>
  <w:style w:type="paragraph" w:customStyle="1" w:styleId="37A4787A9C6F457E94C959E9A9166632">
    <w:name w:val="37A4787A9C6F457E94C959E9A9166632"/>
  </w:style>
  <w:style w:type="paragraph" w:customStyle="1" w:styleId="086E8ADA92FB4C50A075790354792D79">
    <w:name w:val="086E8ADA92FB4C50A075790354792D79"/>
  </w:style>
  <w:style w:type="paragraph" w:customStyle="1" w:styleId="1352A9CC3CD1471F843F85B0C7E695A3">
    <w:name w:val="1352A9CC3CD1471F843F85B0C7E695A3"/>
  </w:style>
  <w:style w:type="paragraph" w:customStyle="1" w:styleId="163F6E6831414EC9B70497BA0DB866F4">
    <w:name w:val="163F6E6831414EC9B70497BA0DB866F4"/>
  </w:style>
  <w:style w:type="paragraph" w:customStyle="1" w:styleId="460DB1A5B9E5446FAC97A36114610448">
    <w:name w:val="460DB1A5B9E5446FAC97A36114610448"/>
  </w:style>
  <w:style w:type="paragraph" w:customStyle="1" w:styleId="8D01BC314C974D989B51F949C3F21D01">
    <w:name w:val="8D01BC314C974D989B51F949C3F21D01"/>
  </w:style>
  <w:style w:type="paragraph" w:customStyle="1" w:styleId="F418F6E365004C3BA51F28119B53CC70">
    <w:name w:val="F418F6E365004C3BA51F28119B53CC70"/>
  </w:style>
  <w:style w:type="paragraph" w:customStyle="1" w:styleId="D01E9DD2D53346249E2B6800B65EC410">
    <w:name w:val="D01E9DD2D53346249E2B6800B65EC410"/>
  </w:style>
  <w:style w:type="paragraph" w:customStyle="1" w:styleId="BE4B346365664DCF9061AE759380F99F">
    <w:name w:val="BE4B346365664DCF9061AE759380F99F"/>
  </w:style>
  <w:style w:type="paragraph" w:customStyle="1" w:styleId="0DFEB6D39402426AA1D827EEF33A9C1C">
    <w:name w:val="0DFEB6D39402426AA1D827EEF33A9C1C"/>
  </w:style>
  <w:style w:type="paragraph" w:customStyle="1" w:styleId="DD5A46D19FC2434AA6EC1EB1E6B65850">
    <w:name w:val="DD5A46D19FC2434AA6EC1EB1E6B65850"/>
  </w:style>
  <w:style w:type="paragraph" w:customStyle="1" w:styleId="F332AC66A5154028BA7E01BEB7A6374B">
    <w:name w:val="F332AC66A5154028BA7E01BEB7A6374B"/>
  </w:style>
  <w:style w:type="paragraph" w:customStyle="1" w:styleId="43375E5840D1440CAB23776B12BA5E03">
    <w:name w:val="43375E5840D1440CAB23776B12BA5E03"/>
  </w:style>
  <w:style w:type="paragraph" w:customStyle="1" w:styleId="498D59B0B57E42698D39BCD86841F5B1">
    <w:name w:val="498D59B0B57E42698D39BCD86841F5B1"/>
  </w:style>
  <w:style w:type="paragraph" w:customStyle="1" w:styleId="83EA6D43327540D49A8A887E9E9A5472">
    <w:name w:val="83EA6D43327540D49A8A887E9E9A5472"/>
  </w:style>
  <w:style w:type="paragraph" w:customStyle="1" w:styleId="DF8AC8496D5C40E8AF9AF87173016FA0">
    <w:name w:val="DF8AC8496D5C40E8AF9AF87173016FA0"/>
  </w:style>
  <w:style w:type="paragraph" w:customStyle="1" w:styleId="D79100B7B3FE4ABBAC0618D9F2220DBE">
    <w:name w:val="D79100B7B3FE4ABBAC0618D9F2220DBE"/>
  </w:style>
  <w:style w:type="paragraph" w:customStyle="1" w:styleId="F7A9C1CC961241D9BBF4CBEB70EAF63F">
    <w:name w:val="F7A9C1CC961241D9BBF4CBEB70EAF63F"/>
  </w:style>
  <w:style w:type="paragraph" w:customStyle="1" w:styleId="1540EAD7DF1A434EADF4247331957034">
    <w:name w:val="1540EAD7DF1A434EADF4247331957034"/>
  </w:style>
  <w:style w:type="paragraph" w:customStyle="1" w:styleId="FD164AB302A44129A20630C46D43C85E">
    <w:name w:val="FD164AB302A44129A20630C46D43C85E"/>
  </w:style>
  <w:style w:type="paragraph" w:customStyle="1" w:styleId="C6932009DFE84BB592E791D26BCFBE47">
    <w:name w:val="C6932009DFE84BB592E791D26BCFBE47"/>
  </w:style>
  <w:style w:type="paragraph" w:customStyle="1" w:styleId="FCA4973E957E4D13BE5053108285DBC2">
    <w:name w:val="FCA4973E957E4D13BE5053108285DBC2"/>
    <w:rsid w:val="001C4E04"/>
  </w:style>
  <w:style w:type="paragraph" w:customStyle="1" w:styleId="EDF4049F947249F68E4B61AA9504C962">
    <w:name w:val="EDF4049F947249F68E4B61AA9504C962"/>
    <w:rsid w:val="001C4E04"/>
  </w:style>
  <w:style w:type="paragraph" w:customStyle="1" w:styleId="8FEB70F1F4E34215BC70E4A696B185F1">
    <w:name w:val="8FEB70F1F4E34215BC70E4A696B185F1"/>
    <w:rsid w:val="001C4E04"/>
  </w:style>
  <w:style w:type="paragraph" w:customStyle="1" w:styleId="F8BC8130A94D4A48BCCD0D13674D0ED6">
    <w:name w:val="F8BC8130A94D4A48BCCD0D13674D0ED6"/>
    <w:rsid w:val="00884580"/>
  </w:style>
  <w:style w:type="paragraph" w:customStyle="1" w:styleId="508223422806441E9C18D4D281459889">
    <w:name w:val="508223422806441E9C18D4D281459889"/>
    <w:rsid w:val="00D349DE"/>
  </w:style>
  <w:style w:type="paragraph" w:customStyle="1" w:styleId="AF56451418AB48FC9F553103B078107F">
    <w:name w:val="AF56451418AB48FC9F553103B078107F"/>
    <w:rsid w:val="00D349DE"/>
  </w:style>
  <w:style w:type="paragraph" w:customStyle="1" w:styleId="08289F12B340401F86A04F14EE29BA4F">
    <w:name w:val="08289F12B340401F86A04F14EE29BA4F"/>
    <w:rsid w:val="00D349DE"/>
  </w:style>
  <w:style w:type="paragraph" w:customStyle="1" w:styleId="E4EF24B91B0547D7ADE12E5FAFA92780">
    <w:name w:val="E4EF24B91B0547D7ADE12E5FAFA92780"/>
    <w:rsid w:val="00D349DE"/>
  </w:style>
  <w:style w:type="paragraph" w:customStyle="1" w:styleId="2D4C0D3356CE4BB9866635EADAEB0C66">
    <w:name w:val="2D4C0D3356CE4BB9866635EADAEB0C66"/>
    <w:rsid w:val="0030323E"/>
  </w:style>
  <w:style w:type="paragraph" w:customStyle="1" w:styleId="3C6606E37A2C47A4BBC94EBC9DC1C2F9">
    <w:name w:val="3C6606E37A2C47A4BBC94EBC9DC1C2F9"/>
    <w:rsid w:val="0030323E"/>
  </w:style>
  <w:style w:type="paragraph" w:customStyle="1" w:styleId="9FF9EDF231E74710A0C3878436B07734">
    <w:name w:val="9FF9EDF231E74710A0C3878436B07734"/>
    <w:rsid w:val="0030323E"/>
  </w:style>
  <w:style w:type="paragraph" w:customStyle="1" w:styleId="58A75990B6954426AB81167514AB19A9">
    <w:name w:val="58A75990B6954426AB81167514AB19A9"/>
    <w:rsid w:val="0030323E"/>
  </w:style>
  <w:style w:type="paragraph" w:customStyle="1" w:styleId="E2A83813B33540DAB786CC513C4746EE">
    <w:name w:val="E2A83813B33540DAB786CC513C4746EE"/>
    <w:rsid w:val="0030323E"/>
  </w:style>
  <w:style w:type="paragraph" w:customStyle="1" w:styleId="3340DFCA86694A7E90F5119AFAE833DE">
    <w:name w:val="3340DFCA86694A7E90F5119AFAE833DE"/>
    <w:rsid w:val="0030323E"/>
  </w:style>
  <w:style w:type="paragraph" w:customStyle="1" w:styleId="252E5756E3E14BF08E4B1C28D1F72544">
    <w:name w:val="252E5756E3E14BF08E4B1C28D1F72544"/>
    <w:rsid w:val="00DF7BC0"/>
  </w:style>
  <w:style w:type="paragraph" w:customStyle="1" w:styleId="166536E4D9C74A0DAA966416153CF78A">
    <w:name w:val="166536E4D9C74A0DAA966416153CF78A"/>
    <w:rsid w:val="00DF7BC0"/>
  </w:style>
  <w:style w:type="paragraph" w:customStyle="1" w:styleId="BD9DF31B6D8341B6AAFD293D8650A73D">
    <w:name w:val="BD9DF31B6D8341B6AAFD293D8650A73D"/>
    <w:rsid w:val="00DF7BC0"/>
  </w:style>
  <w:style w:type="paragraph" w:customStyle="1" w:styleId="D56F3591F3F54F398F15D040E8434C95">
    <w:name w:val="D56F3591F3F54F398F15D040E8434C95"/>
    <w:rsid w:val="006C029C"/>
  </w:style>
  <w:style w:type="paragraph" w:customStyle="1" w:styleId="2A01D98BB5034067BAB446D9335D769D">
    <w:name w:val="2A01D98BB5034067BAB446D9335D769D"/>
    <w:rsid w:val="006C029C"/>
  </w:style>
  <w:style w:type="paragraph" w:customStyle="1" w:styleId="AC98ABCE0C85468B9C31964F01C9A9E9">
    <w:name w:val="AC98ABCE0C85468B9C31964F01C9A9E9"/>
    <w:rsid w:val="006C029C"/>
  </w:style>
  <w:style w:type="paragraph" w:customStyle="1" w:styleId="683BBEDABEE3478F85F15738983CDCF4">
    <w:name w:val="683BBEDABEE3478F85F15738983CDCF4"/>
    <w:rsid w:val="006C029C"/>
  </w:style>
  <w:style w:type="paragraph" w:customStyle="1" w:styleId="45F3B8611C5D4B6DB7F2B6E7E21BEE0F">
    <w:name w:val="45F3B8611C5D4B6DB7F2B6E7E21BEE0F"/>
    <w:rsid w:val="000126CD"/>
  </w:style>
  <w:style w:type="paragraph" w:customStyle="1" w:styleId="E0A0045971EF411CB69541D805204994">
    <w:name w:val="E0A0045971EF411CB69541D805204994"/>
    <w:rsid w:val="000126CD"/>
  </w:style>
  <w:style w:type="paragraph" w:customStyle="1" w:styleId="1EC724A3E88E49BB9B7F61F542BD8902">
    <w:name w:val="1EC724A3E88E49BB9B7F61F542BD8902"/>
    <w:rsid w:val="000126CD"/>
  </w:style>
  <w:style w:type="paragraph" w:customStyle="1" w:styleId="EF11537E76544F53AA1C51903742A129">
    <w:name w:val="EF11537E76544F53AA1C51903742A129"/>
    <w:rsid w:val="000126CD"/>
  </w:style>
  <w:style w:type="paragraph" w:customStyle="1" w:styleId="4B8C68D893DC40F69D4828B3E6F05A3D">
    <w:name w:val="4B8C68D893DC40F69D4828B3E6F05A3D"/>
    <w:rsid w:val="000126CD"/>
  </w:style>
  <w:style w:type="paragraph" w:customStyle="1" w:styleId="551DF27A6C4F46BC83C1E695F1B5A7D5">
    <w:name w:val="551DF27A6C4F46BC83C1E695F1B5A7D5"/>
    <w:rsid w:val="000126CD"/>
  </w:style>
  <w:style w:type="paragraph" w:customStyle="1" w:styleId="38D2EEB7D01B41339F3BAEEEF7900C9A">
    <w:name w:val="38D2EEB7D01B41339F3BAEEEF7900C9A"/>
    <w:rsid w:val="0045305F"/>
  </w:style>
  <w:style w:type="paragraph" w:customStyle="1" w:styleId="A35B0DC6214F44C6B4790FB33837711D">
    <w:name w:val="A35B0DC6214F44C6B4790FB33837711D"/>
    <w:rsid w:val="0045305F"/>
  </w:style>
  <w:style w:type="paragraph" w:customStyle="1" w:styleId="62F762D3CF9B440A8AD2FAE2A4015495">
    <w:name w:val="62F762D3CF9B440A8AD2FAE2A4015495"/>
    <w:rsid w:val="0045305F"/>
  </w:style>
  <w:style w:type="paragraph" w:customStyle="1" w:styleId="E6180E933CD24A16A2AFE05BCE10B222">
    <w:name w:val="E6180E933CD24A16A2AFE05BCE10B222"/>
    <w:rsid w:val="0045305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DCD44E-FFCC-4E80-9FF1-E775EB16BE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08.12 Шаблон документации о закупке (АП; ЭФ; Сайт, не 223).dotx</Template>
  <TotalTime>423</TotalTime>
  <Pages>27</Pages>
  <Words>8593</Words>
  <Characters>48982</Characters>
  <Application>Microsoft Office Word</Application>
  <DocSecurity>0</DocSecurity>
  <Lines>408</Lines>
  <Paragraphs>114</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Budnikova Tatiyana</cp:lastModifiedBy>
  <cp:revision>44</cp:revision>
  <cp:lastPrinted>2023-07-25T10:34:00Z</cp:lastPrinted>
  <dcterms:created xsi:type="dcterms:W3CDTF">2023-01-18T12:44:00Z</dcterms:created>
  <dcterms:modified xsi:type="dcterms:W3CDTF">2023-07-25T10:41:00Z</dcterms:modified>
  <cp:category>Шаблоны</cp:category>
</cp:coreProperties>
</file>